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S2-2302348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UE Mobility analytics enhancement for PSAP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Rakuten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0BBA10" w:rsidR="001E41F3" w:rsidRDefault="00A936A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5EB9C" w:rsidR="001E41F3" w:rsidRDefault="00A936A2">
            <w:pPr>
              <w:pStyle w:val="CRCoverPage"/>
              <w:spacing w:after="0"/>
              <w:ind w:left="100"/>
              <w:rPr>
                <w:noProof/>
              </w:rPr>
            </w:pPr>
            <w:r>
              <w:t>2023-02-10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6A2" w14:paraId="1256F52C" w14:textId="77777777" w:rsidTr="00547111">
        <w:tc>
          <w:tcPr>
            <w:tcW w:w="2694" w:type="dxa"/>
            <w:gridSpan w:val="2"/>
            <w:tcBorders>
              <w:top w:val="single" w:sz="4" w:space="0" w:color="auto"/>
              <w:left w:val="single" w:sz="4" w:space="0" w:color="auto"/>
            </w:tcBorders>
          </w:tcPr>
          <w:p w14:paraId="52C87DB0" w14:textId="77777777" w:rsidR="00A936A2" w:rsidRDefault="00A936A2" w:rsidP="00A936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4AC0B" w14:textId="77777777" w:rsidR="00A936A2" w:rsidRPr="00D14F39" w:rsidRDefault="00A936A2" w:rsidP="00A936A2">
            <w:pPr>
              <w:pStyle w:val="CRCoverPage"/>
              <w:spacing w:after="0"/>
              <w:ind w:leftChars="28" w:left="56"/>
              <w:rPr>
                <w:lang w:val="en-US" w:eastAsia="zh-CN"/>
              </w:rPr>
            </w:pPr>
            <w:r w:rsidRPr="00D14F39">
              <w:rPr>
                <w:lang w:val="en-US" w:eastAsia="zh-CN"/>
              </w:rPr>
              <w:t xml:space="preserve">For the conclusion of Key Issue #9: Enhancement of NWDAF with finer granularity of location information </w:t>
            </w:r>
            <w:r>
              <w:rPr>
                <w:lang w:val="en-US" w:eastAsia="zh-CN"/>
              </w:rPr>
              <w:t>that</w:t>
            </w:r>
          </w:p>
          <w:p w14:paraId="1698F279" w14:textId="77777777" w:rsidR="00A936A2" w:rsidRPr="00BE7B9A" w:rsidRDefault="00A936A2" w:rsidP="00A936A2">
            <w:pPr>
              <w:ind w:firstLineChars="50" w:firstLine="100"/>
              <w:rPr>
                <w:i/>
              </w:rPr>
            </w:pPr>
            <w:r w:rsidRPr="00BE7B9A">
              <w:rPr>
                <w:i/>
              </w:rPr>
              <w:t>The following use cases will be addressed in normative work:</w:t>
            </w:r>
          </w:p>
          <w:p w14:paraId="049AC295" w14:textId="77777777" w:rsidR="00A936A2" w:rsidRPr="00BE7B9A" w:rsidRDefault="00A936A2" w:rsidP="00A936A2">
            <w:pPr>
              <w:pStyle w:val="B1"/>
              <w:rPr>
                <w:i/>
                <w:lang w:val="en-US"/>
              </w:rPr>
            </w:pPr>
            <w:r w:rsidRPr="00BE7B9A">
              <w:rPr>
                <w:i/>
                <w:lang w:val="en-US"/>
              </w:rPr>
              <w:t>-</w:t>
            </w:r>
            <w:r w:rsidRPr="00BE7B9A">
              <w:rPr>
                <w:i/>
                <w:lang w:val="en-US"/>
              </w:rPr>
              <w:tab/>
              <w:t>Existing analytics IDs that request UE location (</w:t>
            </w:r>
            <w:proofErr w:type="gramStart"/>
            <w:r w:rsidRPr="00BE7B9A">
              <w:rPr>
                <w:i/>
                <w:lang w:val="en-US"/>
              </w:rPr>
              <w:t>i.e.</w:t>
            </w:r>
            <w:proofErr w:type="gramEnd"/>
            <w:r w:rsidRPr="00BE7B9A">
              <w:rPr>
                <w:i/>
                <w:lang w:val="en-US"/>
              </w:rPr>
              <w:t xml:space="preserve"> Observed Service Experience, </w:t>
            </w:r>
            <w:r w:rsidRPr="006F5B45">
              <w:rPr>
                <w:i/>
                <w:highlight w:val="yellow"/>
                <w:lang w:val="en-US"/>
              </w:rPr>
              <w:t>UE mobility</w:t>
            </w:r>
            <w:r w:rsidRPr="00BE7B9A">
              <w:rPr>
                <w:i/>
                <w:lang w:val="en-US"/>
              </w:rPr>
              <w:t>, and Dispersion Analytics) are enhanced:</w:t>
            </w:r>
          </w:p>
          <w:p w14:paraId="40279191" w14:textId="77777777" w:rsidR="00A936A2" w:rsidRPr="00BE7B9A" w:rsidRDefault="00A936A2" w:rsidP="00A936A2">
            <w:pPr>
              <w:pStyle w:val="B2"/>
              <w:rPr>
                <w:i/>
                <w:lang w:val="en-US"/>
              </w:rPr>
            </w:pPr>
            <w:r>
              <w:rPr>
                <w:i/>
              </w:rPr>
              <w:t>…</w:t>
            </w:r>
          </w:p>
          <w:p w14:paraId="49082D6F" w14:textId="77777777" w:rsidR="00A936A2" w:rsidRPr="00BE7B9A" w:rsidRDefault="00A936A2" w:rsidP="00A936A2">
            <w:pPr>
              <w:pStyle w:val="B2"/>
              <w:rPr>
                <w:i/>
              </w:rPr>
            </w:pPr>
            <w:r w:rsidRPr="006F5B45">
              <w:rPr>
                <w:i/>
                <w:highlight w:val="yellow"/>
              </w:rPr>
              <w:t>-</w:t>
            </w:r>
            <w:r w:rsidRPr="006F5B45">
              <w:rPr>
                <w:i/>
                <w:highlight w:val="yellow"/>
              </w:rPr>
              <w:tab/>
            </w:r>
            <w:r w:rsidRPr="00D14F39">
              <w:rPr>
                <w:i/>
                <w:highlight w:val="yellow"/>
              </w:rPr>
              <w:t xml:space="preserve">to </w:t>
            </w:r>
            <w:r w:rsidRPr="00D14F39">
              <w:rPr>
                <w:i/>
                <w:highlight w:val="yellow"/>
                <w:lang w:val="en-US" w:eastAsia="zh-CN"/>
              </w:rPr>
              <w:t>support the PSAP resolution use case</w:t>
            </w:r>
          </w:p>
          <w:p w14:paraId="59C3D948" w14:textId="77777777" w:rsidR="00A936A2" w:rsidRDefault="00A936A2" w:rsidP="00A936A2">
            <w:pPr>
              <w:pStyle w:val="B2"/>
              <w:rPr>
                <w:i/>
              </w:rPr>
            </w:pPr>
            <w:r>
              <w:rPr>
                <w:i/>
              </w:rPr>
              <w:t>…</w:t>
            </w:r>
          </w:p>
          <w:p w14:paraId="708AA7DE" w14:textId="497396D1" w:rsidR="00A936A2" w:rsidRDefault="00A936A2" w:rsidP="00A936A2">
            <w:pPr>
              <w:pStyle w:val="CRCoverPage"/>
              <w:spacing w:after="0"/>
              <w:ind w:left="100"/>
              <w:rPr>
                <w:noProof/>
              </w:rPr>
            </w:pPr>
            <w:r>
              <w:rPr>
                <w:rFonts w:eastAsia="ＭＳ 明朝" w:hint="eastAsia"/>
                <w:lang w:val="en-US" w:eastAsia="ja-JP"/>
              </w:rPr>
              <w:t>C</w:t>
            </w:r>
            <w:r>
              <w:rPr>
                <w:rFonts w:eastAsia="ＭＳ 明朝"/>
                <w:lang w:val="en-US" w:eastAsia="ja-JP"/>
              </w:rPr>
              <w:t xml:space="preserve">onsidering the case of </w:t>
            </w:r>
            <w:r>
              <w:t xml:space="preserve">PSAP resolution, NW will request assistance from NWDAF only when </w:t>
            </w:r>
            <w:r>
              <w:rPr>
                <w:lang w:val="en-US"/>
              </w:rPr>
              <w:t xml:space="preserve">PSAP destination </w:t>
            </w:r>
            <w:proofErr w:type="spellStart"/>
            <w:r>
              <w:rPr>
                <w:lang w:val="en-US"/>
              </w:rPr>
              <w:t>can not</w:t>
            </w:r>
            <w:proofErr w:type="spellEnd"/>
            <w:r>
              <w:rPr>
                <w:lang w:val="en-US"/>
              </w:rPr>
              <w:t xml:space="preserve"> be derived from the current cell/TA. On the other hand, </w:t>
            </w:r>
            <w:r>
              <w:rPr>
                <w:rFonts w:eastAsia="ＭＳ 明朝"/>
                <w:lang w:val="en-US" w:eastAsia="ja-JP"/>
              </w:rPr>
              <w:t xml:space="preserve">current UE mobility analytics specified in 6.7.2 state that NWDAF provide the cell/TA within </w:t>
            </w:r>
            <w:r w:rsidRPr="005D2CF1">
              <w:t>the Analytics target period</w:t>
            </w:r>
            <w:r>
              <w:rPr>
                <w:rFonts w:eastAsia="ＭＳ 明朝"/>
                <w:lang w:val="en-US" w:eastAsia="ja-JP"/>
              </w:rPr>
              <w:t xml:space="preserve"> in the output. </w:t>
            </w:r>
            <w:r>
              <w:t xml:space="preserve"> </w:t>
            </w:r>
            <w:r>
              <w:rPr>
                <w:lang w:val="en-US"/>
              </w:rPr>
              <w:t>This</w:t>
            </w:r>
            <w:r w:rsidRPr="005311E5">
              <w:rPr>
                <w:lang w:val="en-US"/>
              </w:rPr>
              <w:t xml:space="preserve"> means </w:t>
            </w:r>
            <w:r>
              <w:rPr>
                <w:lang w:val="en-US"/>
              </w:rPr>
              <w:t xml:space="preserve">that </w:t>
            </w:r>
            <w:r w:rsidRPr="005311E5">
              <w:rPr>
                <w:lang w:val="en-US"/>
              </w:rPr>
              <w:t>the output data include</w:t>
            </w:r>
            <w:r>
              <w:rPr>
                <w:lang w:val="en-US"/>
              </w:rPr>
              <w:t>s</w:t>
            </w:r>
            <w:r w:rsidRPr="005311E5">
              <w:rPr>
                <w:lang w:val="en-US"/>
              </w:rPr>
              <w:t xml:space="preserve"> the cell/TA </w:t>
            </w:r>
            <w:r>
              <w:rPr>
                <w:lang w:val="en-US"/>
              </w:rPr>
              <w:t xml:space="preserve">information </w:t>
            </w:r>
            <w:r w:rsidRPr="005311E5">
              <w:rPr>
                <w:lang w:val="en-US"/>
              </w:rPr>
              <w:t xml:space="preserve">which is not </w:t>
            </w:r>
            <w:r>
              <w:rPr>
                <w:lang w:val="en-US"/>
              </w:rPr>
              <w:t>sufficient</w:t>
            </w:r>
            <w:r w:rsidRPr="005311E5">
              <w:rPr>
                <w:lang w:val="en-US"/>
              </w:rPr>
              <w:t xml:space="preserve"> for the PSAP resolution.</w:t>
            </w:r>
          </w:p>
        </w:tc>
      </w:tr>
      <w:tr w:rsidR="00A936A2" w14:paraId="4CA74D09" w14:textId="77777777" w:rsidTr="00547111">
        <w:tc>
          <w:tcPr>
            <w:tcW w:w="2694" w:type="dxa"/>
            <w:gridSpan w:val="2"/>
            <w:tcBorders>
              <w:left w:val="single" w:sz="4" w:space="0" w:color="auto"/>
            </w:tcBorders>
          </w:tcPr>
          <w:p w14:paraId="2D0866D6"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365DEF04" w14:textId="77777777" w:rsidR="00A936A2" w:rsidRDefault="00A936A2" w:rsidP="00A936A2">
            <w:pPr>
              <w:pStyle w:val="CRCoverPage"/>
              <w:spacing w:after="0"/>
              <w:rPr>
                <w:noProof/>
                <w:sz w:val="8"/>
                <w:szCs w:val="8"/>
              </w:rPr>
            </w:pPr>
          </w:p>
        </w:tc>
      </w:tr>
      <w:tr w:rsidR="00A936A2" w14:paraId="21016551" w14:textId="77777777" w:rsidTr="00547111">
        <w:tc>
          <w:tcPr>
            <w:tcW w:w="2694" w:type="dxa"/>
            <w:gridSpan w:val="2"/>
            <w:tcBorders>
              <w:left w:val="single" w:sz="4" w:space="0" w:color="auto"/>
            </w:tcBorders>
          </w:tcPr>
          <w:p w14:paraId="49433147" w14:textId="77777777" w:rsidR="00A936A2" w:rsidRDefault="00A936A2" w:rsidP="00A936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6DACD6" w:rsidR="00A936A2" w:rsidRDefault="00A936A2" w:rsidP="00A936A2">
            <w:pPr>
              <w:pStyle w:val="CRCoverPage"/>
              <w:spacing w:after="0"/>
              <w:ind w:left="100"/>
              <w:rPr>
                <w:noProof/>
              </w:rPr>
            </w:pPr>
            <w:r w:rsidRPr="00052D94">
              <w:rPr>
                <w:lang w:val="en-US" w:eastAsia="zh-CN"/>
              </w:rPr>
              <w:t xml:space="preserve">To improve the UE Mobility analytics </w:t>
            </w:r>
            <w:proofErr w:type="gramStart"/>
            <w:r w:rsidRPr="00052D94">
              <w:rPr>
                <w:lang w:val="en-US" w:eastAsia="zh-CN"/>
              </w:rPr>
              <w:t>in order to</w:t>
            </w:r>
            <w:proofErr w:type="gramEnd"/>
            <w:r w:rsidRPr="00052D94">
              <w:rPr>
                <w:lang w:val="en-US" w:eastAsia="zh-CN"/>
              </w:rPr>
              <w:t xml:space="preserve"> support the PSAP resolution, we propose that the existing UE Mobility analytics feature should be modified to provide output data on the location of the UE after it has left the current cell, regardless of the Analytics target period. This will allow the feature to better support the PSAP resolution use case</w:t>
            </w:r>
          </w:p>
        </w:tc>
      </w:tr>
      <w:tr w:rsidR="00A936A2" w14:paraId="1F886379" w14:textId="77777777" w:rsidTr="00547111">
        <w:tc>
          <w:tcPr>
            <w:tcW w:w="2694" w:type="dxa"/>
            <w:gridSpan w:val="2"/>
            <w:tcBorders>
              <w:left w:val="single" w:sz="4" w:space="0" w:color="auto"/>
            </w:tcBorders>
          </w:tcPr>
          <w:p w14:paraId="4D989623"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71C4A204" w14:textId="77777777" w:rsidR="00A936A2" w:rsidRDefault="00A936A2" w:rsidP="00A936A2">
            <w:pPr>
              <w:pStyle w:val="CRCoverPage"/>
              <w:spacing w:after="0"/>
              <w:rPr>
                <w:noProof/>
                <w:sz w:val="8"/>
                <w:szCs w:val="8"/>
              </w:rPr>
            </w:pPr>
          </w:p>
        </w:tc>
      </w:tr>
      <w:tr w:rsidR="00A936A2" w14:paraId="678D7BF9" w14:textId="77777777" w:rsidTr="00547111">
        <w:tc>
          <w:tcPr>
            <w:tcW w:w="2694" w:type="dxa"/>
            <w:gridSpan w:val="2"/>
            <w:tcBorders>
              <w:left w:val="single" w:sz="4" w:space="0" w:color="auto"/>
              <w:bottom w:val="single" w:sz="4" w:space="0" w:color="auto"/>
            </w:tcBorders>
          </w:tcPr>
          <w:p w14:paraId="4E5CE1B6" w14:textId="77777777" w:rsidR="00A936A2" w:rsidRDefault="00A936A2" w:rsidP="00A936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E0A80" w:rsidR="00A936A2" w:rsidRDefault="00A936A2" w:rsidP="00A936A2">
            <w:pPr>
              <w:pStyle w:val="CRCoverPage"/>
              <w:spacing w:after="0"/>
              <w:ind w:left="100"/>
              <w:rPr>
                <w:noProof/>
              </w:rPr>
            </w:pPr>
            <w:r>
              <w:rPr>
                <w:lang w:val="en-US" w:eastAsia="zh-CN"/>
              </w:rPr>
              <w:t>PSAP resolution use case is not supported</w:t>
            </w:r>
          </w:p>
        </w:tc>
      </w:tr>
      <w:tr w:rsidR="00A936A2" w14:paraId="034AF533" w14:textId="77777777" w:rsidTr="00547111">
        <w:tc>
          <w:tcPr>
            <w:tcW w:w="2694" w:type="dxa"/>
            <w:gridSpan w:val="2"/>
          </w:tcPr>
          <w:p w14:paraId="39D9EB5B" w14:textId="77777777" w:rsidR="00A936A2" w:rsidRDefault="00A936A2" w:rsidP="00A936A2">
            <w:pPr>
              <w:pStyle w:val="CRCoverPage"/>
              <w:spacing w:after="0"/>
              <w:rPr>
                <w:b/>
                <w:i/>
                <w:noProof/>
                <w:sz w:val="8"/>
                <w:szCs w:val="8"/>
              </w:rPr>
            </w:pPr>
          </w:p>
        </w:tc>
        <w:tc>
          <w:tcPr>
            <w:tcW w:w="6946" w:type="dxa"/>
            <w:gridSpan w:val="9"/>
          </w:tcPr>
          <w:p w14:paraId="7826CB1C" w14:textId="77777777" w:rsidR="00A936A2" w:rsidRDefault="00A936A2" w:rsidP="00A936A2">
            <w:pPr>
              <w:pStyle w:val="CRCoverPage"/>
              <w:spacing w:after="0"/>
              <w:rPr>
                <w:noProof/>
                <w:sz w:val="8"/>
                <w:szCs w:val="8"/>
              </w:rPr>
            </w:pPr>
          </w:p>
        </w:tc>
      </w:tr>
      <w:tr w:rsidR="00A936A2" w14:paraId="6A17D7AC" w14:textId="77777777" w:rsidTr="00547111">
        <w:tc>
          <w:tcPr>
            <w:tcW w:w="2694" w:type="dxa"/>
            <w:gridSpan w:val="2"/>
            <w:tcBorders>
              <w:top w:val="single" w:sz="4" w:space="0" w:color="auto"/>
              <w:left w:val="single" w:sz="4" w:space="0" w:color="auto"/>
            </w:tcBorders>
          </w:tcPr>
          <w:p w14:paraId="6DAD5B19" w14:textId="77777777" w:rsidR="00A936A2" w:rsidRDefault="00A936A2" w:rsidP="00A936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8B436" w:rsidR="00A936A2" w:rsidRDefault="00A936A2" w:rsidP="00A936A2">
            <w:pPr>
              <w:pStyle w:val="CRCoverPage"/>
              <w:spacing w:after="0"/>
              <w:ind w:left="100"/>
              <w:rPr>
                <w:noProof/>
              </w:rPr>
            </w:pPr>
            <w:r>
              <w:rPr>
                <w:lang w:val="en-US" w:eastAsia="zh-CN"/>
              </w:rPr>
              <w:t>2</w:t>
            </w:r>
            <w:r>
              <w:rPr>
                <w:rFonts w:eastAsia="ＭＳ 明朝" w:hint="eastAsia"/>
                <w:lang w:val="en-US" w:eastAsia="ja-JP"/>
              </w:rPr>
              <w:t>,</w:t>
            </w:r>
            <w:r>
              <w:rPr>
                <w:rFonts w:eastAsia="ＭＳ 明朝"/>
                <w:lang w:val="en-US" w:eastAsia="ja-JP"/>
              </w:rPr>
              <w:t xml:space="preserve"> </w:t>
            </w:r>
            <w:r>
              <w:rPr>
                <w:rFonts w:hint="eastAsia"/>
                <w:lang w:val="en-US" w:eastAsia="zh-CN"/>
              </w:rPr>
              <w:t>6.7.2.1, 6</w:t>
            </w:r>
            <w:r>
              <w:rPr>
                <w:lang w:val="en-US" w:eastAsia="zh-CN"/>
              </w:rPr>
              <w:t>.7.2.3, 6.7.2.4</w:t>
            </w:r>
          </w:p>
        </w:tc>
      </w:tr>
      <w:tr w:rsidR="00A936A2" w14:paraId="56E1E6C3" w14:textId="77777777" w:rsidTr="00547111">
        <w:tc>
          <w:tcPr>
            <w:tcW w:w="2694" w:type="dxa"/>
            <w:gridSpan w:val="2"/>
            <w:tcBorders>
              <w:left w:val="single" w:sz="4" w:space="0" w:color="auto"/>
            </w:tcBorders>
          </w:tcPr>
          <w:p w14:paraId="2FB9DE77"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0898542D" w14:textId="77777777" w:rsidR="00A936A2" w:rsidRDefault="00A936A2" w:rsidP="00A936A2">
            <w:pPr>
              <w:pStyle w:val="CRCoverPage"/>
              <w:spacing w:after="0"/>
              <w:rPr>
                <w:noProof/>
                <w:sz w:val="8"/>
                <w:szCs w:val="8"/>
              </w:rPr>
            </w:pPr>
          </w:p>
        </w:tc>
      </w:tr>
      <w:tr w:rsidR="00A936A2" w14:paraId="76F95A8B" w14:textId="77777777" w:rsidTr="00547111">
        <w:tc>
          <w:tcPr>
            <w:tcW w:w="2694" w:type="dxa"/>
            <w:gridSpan w:val="2"/>
            <w:tcBorders>
              <w:left w:val="single" w:sz="4" w:space="0" w:color="auto"/>
            </w:tcBorders>
          </w:tcPr>
          <w:p w14:paraId="335EAB52" w14:textId="77777777" w:rsidR="00A936A2" w:rsidRDefault="00A936A2" w:rsidP="00A936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36A2" w:rsidRDefault="00A936A2" w:rsidP="00A936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36A2" w:rsidRDefault="00A936A2" w:rsidP="00A936A2">
            <w:pPr>
              <w:pStyle w:val="CRCoverPage"/>
              <w:spacing w:after="0"/>
              <w:jc w:val="center"/>
              <w:rPr>
                <w:b/>
                <w:caps/>
                <w:noProof/>
              </w:rPr>
            </w:pPr>
            <w:r>
              <w:rPr>
                <w:b/>
                <w:caps/>
                <w:noProof/>
              </w:rPr>
              <w:t>N</w:t>
            </w:r>
          </w:p>
        </w:tc>
        <w:tc>
          <w:tcPr>
            <w:tcW w:w="2977" w:type="dxa"/>
            <w:gridSpan w:val="4"/>
          </w:tcPr>
          <w:p w14:paraId="304CCBCB" w14:textId="77777777" w:rsidR="00A936A2" w:rsidRDefault="00A936A2" w:rsidP="00A936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36A2" w:rsidRDefault="00A936A2" w:rsidP="00A936A2">
            <w:pPr>
              <w:pStyle w:val="CRCoverPage"/>
              <w:spacing w:after="0"/>
              <w:ind w:left="99"/>
              <w:rPr>
                <w:noProof/>
              </w:rPr>
            </w:pPr>
          </w:p>
        </w:tc>
      </w:tr>
      <w:tr w:rsidR="00A936A2" w14:paraId="34ACE2EB" w14:textId="77777777" w:rsidTr="00547111">
        <w:tc>
          <w:tcPr>
            <w:tcW w:w="2694" w:type="dxa"/>
            <w:gridSpan w:val="2"/>
            <w:tcBorders>
              <w:left w:val="single" w:sz="4" w:space="0" w:color="auto"/>
            </w:tcBorders>
          </w:tcPr>
          <w:p w14:paraId="571382F3" w14:textId="77777777" w:rsidR="00A936A2" w:rsidRDefault="00A936A2" w:rsidP="00A936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0A519" w:rsidR="00A936A2" w:rsidRDefault="00A936A2" w:rsidP="00A936A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A936A2" w:rsidRDefault="00A936A2" w:rsidP="00A936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36A2" w:rsidRDefault="00A936A2" w:rsidP="00A936A2">
            <w:pPr>
              <w:pStyle w:val="CRCoverPage"/>
              <w:spacing w:after="0"/>
              <w:ind w:left="99"/>
              <w:rPr>
                <w:noProof/>
              </w:rPr>
            </w:pPr>
            <w:r>
              <w:rPr>
                <w:noProof/>
              </w:rPr>
              <w:t xml:space="preserve">TS/TR ... CR ... </w:t>
            </w:r>
          </w:p>
        </w:tc>
      </w:tr>
      <w:tr w:rsidR="00A936A2" w14:paraId="446DDBAC" w14:textId="77777777" w:rsidTr="00547111">
        <w:tc>
          <w:tcPr>
            <w:tcW w:w="2694" w:type="dxa"/>
            <w:gridSpan w:val="2"/>
            <w:tcBorders>
              <w:left w:val="single" w:sz="4" w:space="0" w:color="auto"/>
            </w:tcBorders>
          </w:tcPr>
          <w:p w14:paraId="678A1AA6" w14:textId="77777777" w:rsidR="00A936A2" w:rsidRDefault="00A936A2" w:rsidP="00A936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FA78E9" w:rsidR="00A936A2" w:rsidRDefault="00A936A2" w:rsidP="00A936A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A936A2" w:rsidRDefault="00A936A2" w:rsidP="00A936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36A2" w:rsidRDefault="00A936A2" w:rsidP="00A936A2">
            <w:pPr>
              <w:pStyle w:val="CRCoverPage"/>
              <w:spacing w:after="0"/>
              <w:ind w:left="99"/>
              <w:rPr>
                <w:noProof/>
              </w:rPr>
            </w:pPr>
            <w:r>
              <w:rPr>
                <w:noProof/>
              </w:rPr>
              <w:t xml:space="preserve">TS/TR ... CR ... </w:t>
            </w:r>
          </w:p>
        </w:tc>
      </w:tr>
      <w:tr w:rsidR="00A936A2" w14:paraId="55C714D2" w14:textId="77777777" w:rsidTr="00547111">
        <w:tc>
          <w:tcPr>
            <w:tcW w:w="2694" w:type="dxa"/>
            <w:gridSpan w:val="2"/>
            <w:tcBorders>
              <w:left w:val="single" w:sz="4" w:space="0" w:color="auto"/>
            </w:tcBorders>
          </w:tcPr>
          <w:p w14:paraId="45913E62" w14:textId="77777777" w:rsidR="00A936A2" w:rsidRDefault="00A936A2" w:rsidP="00A936A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D71C4" w:rsidR="00A936A2" w:rsidRDefault="00A936A2" w:rsidP="00A936A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A936A2" w:rsidRDefault="00A936A2" w:rsidP="00A936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36A2" w:rsidRDefault="00A936A2" w:rsidP="00A936A2">
            <w:pPr>
              <w:pStyle w:val="CRCoverPage"/>
              <w:spacing w:after="0"/>
              <w:ind w:left="99"/>
              <w:rPr>
                <w:noProof/>
              </w:rPr>
            </w:pPr>
            <w:r>
              <w:rPr>
                <w:noProof/>
              </w:rPr>
              <w:t xml:space="preserve">TS/TR ... CR ... </w:t>
            </w:r>
          </w:p>
        </w:tc>
      </w:tr>
      <w:tr w:rsidR="00A936A2" w14:paraId="60DF82CC" w14:textId="77777777" w:rsidTr="008863B9">
        <w:tc>
          <w:tcPr>
            <w:tcW w:w="2694" w:type="dxa"/>
            <w:gridSpan w:val="2"/>
            <w:tcBorders>
              <w:left w:val="single" w:sz="4" w:space="0" w:color="auto"/>
            </w:tcBorders>
          </w:tcPr>
          <w:p w14:paraId="517696CD" w14:textId="77777777" w:rsidR="00A936A2" w:rsidRDefault="00A936A2" w:rsidP="00A936A2">
            <w:pPr>
              <w:pStyle w:val="CRCoverPage"/>
              <w:spacing w:after="0"/>
              <w:rPr>
                <w:b/>
                <w:i/>
                <w:noProof/>
              </w:rPr>
            </w:pPr>
          </w:p>
        </w:tc>
        <w:tc>
          <w:tcPr>
            <w:tcW w:w="6946" w:type="dxa"/>
            <w:gridSpan w:val="9"/>
            <w:tcBorders>
              <w:right w:val="single" w:sz="4" w:space="0" w:color="auto"/>
            </w:tcBorders>
          </w:tcPr>
          <w:p w14:paraId="4D84207F" w14:textId="77777777" w:rsidR="00A936A2" w:rsidRDefault="00A936A2" w:rsidP="00A936A2">
            <w:pPr>
              <w:pStyle w:val="CRCoverPage"/>
              <w:spacing w:after="0"/>
              <w:rPr>
                <w:noProof/>
              </w:rPr>
            </w:pPr>
          </w:p>
        </w:tc>
      </w:tr>
      <w:tr w:rsidR="00A936A2" w14:paraId="556B87B6" w14:textId="77777777" w:rsidTr="008863B9">
        <w:tc>
          <w:tcPr>
            <w:tcW w:w="2694" w:type="dxa"/>
            <w:gridSpan w:val="2"/>
            <w:tcBorders>
              <w:left w:val="single" w:sz="4" w:space="0" w:color="auto"/>
              <w:bottom w:val="single" w:sz="4" w:space="0" w:color="auto"/>
            </w:tcBorders>
          </w:tcPr>
          <w:p w14:paraId="79A9C411" w14:textId="77777777" w:rsidR="00A936A2" w:rsidRDefault="00A936A2" w:rsidP="00A936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36A2" w:rsidRDefault="00A936A2" w:rsidP="00A936A2">
            <w:pPr>
              <w:pStyle w:val="CRCoverPage"/>
              <w:spacing w:after="0"/>
              <w:ind w:left="100"/>
              <w:rPr>
                <w:noProof/>
              </w:rPr>
            </w:pPr>
          </w:p>
        </w:tc>
      </w:tr>
      <w:tr w:rsidR="00A936A2" w:rsidRPr="008863B9" w14:paraId="45BFE792" w14:textId="77777777" w:rsidTr="008863B9">
        <w:tc>
          <w:tcPr>
            <w:tcW w:w="2694" w:type="dxa"/>
            <w:gridSpan w:val="2"/>
            <w:tcBorders>
              <w:top w:val="single" w:sz="4" w:space="0" w:color="auto"/>
              <w:bottom w:val="single" w:sz="4" w:space="0" w:color="auto"/>
            </w:tcBorders>
          </w:tcPr>
          <w:p w14:paraId="194242DD" w14:textId="77777777" w:rsidR="00A936A2" w:rsidRPr="008863B9" w:rsidRDefault="00A936A2" w:rsidP="00A936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36A2" w:rsidRPr="008863B9" w:rsidRDefault="00A936A2" w:rsidP="00A936A2">
            <w:pPr>
              <w:pStyle w:val="CRCoverPage"/>
              <w:spacing w:after="0"/>
              <w:ind w:left="100"/>
              <w:rPr>
                <w:noProof/>
                <w:sz w:val="8"/>
                <w:szCs w:val="8"/>
              </w:rPr>
            </w:pPr>
          </w:p>
        </w:tc>
      </w:tr>
      <w:tr w:rsidR="00A936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36A2" w:rsidRDefault="00A936A2" w:rsidP="00A936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36A2" w:rsidRDefault="00A936A2" w:rsidP="00A936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E99236" w14:textId="77777777" w:rsidR="00A936A2" w:rsidRDefault="00A936A2" w:rsidP="00A936A2">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p>
    <w:p w14:paraId="489ACF9F" w14:textId="77777777" w:rsidR="00A936A2" w:rsidRPr="005D2CF1" w:rsidRDefault="00A936A2" w:rsidP="00A936A2">
      <w:pPr>
        <w:pStyle w:val="1"/>
      </w:pPr>
      <w:bookmarkStart w:id="28" w:name="_Toc122419152"/>
      <w:bookmarkEnd w:id="1"/>
      <w:bookmarkEnd w:id="2"/>
      <w:bookmarkEnd w:id="3"/>
      <w:bookmarkEnd w:id="4"/>
      <w:bookmarkEnd w:id="5"/>
      <w:bookmarkEnd w:id="6"/>
      <w:bookmarkEnd w:id="7"/>
      <w:r w:rsidRPr="005D2CF1">
        <w:t>2</w:t>
      </w:r>
      <w:r w:rsidRPr="005D2CF1">
        <w:tab/>
        <w:t>References</w:t>
      </w:r>
      <w:bookmarkEnd w:id="28"/>
    </w:p>
    <w:p w14:paraId="761BF4D4" w14:textId="77777777" w:rsidR="00A936A2" w:rsidRPr="005D2CF1" w:rsidRDefault="00A936A2" w:rsidP="00A936A2">
      <w:r w:rsidRPr="005D2CF1">
        <w:t>The following documents contain provisions which, through reference in this text, constitute provisions of the present document.</w:t>
      </w:r>
    </w:p>
    <w:p w14:paraId="298C62B3" w14:textId="77777777" w:rsidR="00A936A2" w:rsidRPr="005D2CF1" w:rsidRDefault="00A936A2" w:rsidP="00A936A2">
      <w:pPr>
        <w:pStyle w:val="B1"/>
      </w:pPr>
      <w:r w:rsidRPr="005D2CF1">
        <w:t>-</w:t>
      </w:r>
      <w:r w:rsidRPr="005D2CF1">
        <w:tab/>
        <w:t>References are either specific (identified by date of publication, edition number, version number, etc.) or non</w:t>
      </w:r>
      <w:r w:rsidRPr="005D2CF1">
        <w:noBreakHyphen/>
        <w:t>specific.</w:t>
      </w:r>
    </w:p>
    <w:p w14:paraId="09B34645" w14:textId="77777777" w:rsidR="00A936A2" w:rsidRPr="005D2CF1" w:rsidRDefault="00A936A2" w:rsidP="00A936A2">
      <w:pPr>
        <w:pStyle w:val="B1"/>
      </w:pPr>
      <w:r w:rsidRPr="005D2CF1">
        <w:t>-</w:t>
      </w:r>
      <w:r w:rsidRPr="005D2CF1">
        <w:tab/>
        <w:t>For a specific reference, subsequent revisions do not apply.</w:t>
      </w:r>
    </w:p>
    <w:p w14:paraId="3D9B855B" w14:textId="77777777" w:rsidR="00A936A2" w:rsidRPr="005D2CF1" w:rsidRDefault="00A936A2" w:rsidP="00A936A2">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1257C80E" w14:textId="77777777" w:rsidR="00A936A2" w:rsidRPr="005D2CF1" w:rsidRDefault="00A936A2" w:rsidP="00A936A2">
      <w:pPr>
        <w:pStyle w:val="EX"/>
      </w:pPr>
      <w:r w:rsidRPr="005D2CF1">
        <w:t>[1]</w:t>
      </w:r>
      <w:r w:rsidRPr="005D2CF1">
        <w:tab/>
        <w:t>3GPP</w:t>
      </w:r>
      <w:r>
        <w:t> </w:t>
      </w:r>
      <w:r w:rsidRPr="005D2CF1">
        <w:t>TR</w:t>
      </w:r>
      <w:r>
        <w:t> </w:t>
      </w:r>
      <w:r w:rsidRPr="005D2CF1">
        <w:t>21.905: "Vocabulary for 3GPP Specifications".</w:t>
      </w:r>
    </w:p>
    <w:p w14:paraId="4CA28C50" w14:textId="77777777" w:rsidR="00A936A2" w:rsidRPr="005D2CF1" w:rsidRDefault="00A936A2" w:rsidP="00A936A2">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12EDC0FE" w14:textId="77777777" w:rsidR="00A936A2" w:rsidRPr="005D2CF1" w:rsidRDefault="00A936A2" w:rsidP="00A936A2">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46118147" w14:textId="77777777" w:rsidR="00A936A2" w:rsidRPr="005D2CF1" w:rsidRDefault="00A936A2" w:rsidP="00A936A2">
      <w:pPr>
        <w:pStyle w:val="EX"/>
      </w:pPr>
      <w:r w:rsidRPr="005D2CF1">
        <w:t>[4]</w:t>
      </w:r>
      <w:r w:rsidRPr="005D2CF1">
        <w:tab/>
        <w:t>3GPP</w:t>
      </w:r>
      <w:r>
        <w:t> </w:t>
      </w:r>
      <w:r w:rsidRPr="005D2CF1">
        <w:t>TS</w:t>
      </w:r>
      <w:r>
        <w:t> </w:t>
      </w:r>
      <w:r w:rsidRPr="005D2CF1">
        <w:t>23.503: "Policy and Charging Control Framework for the 5G System; Stage 2".</w:t>
      </w:r>
    </w:p>
    <w:p w14:paraId="289952B1" w14:textId="77777777" w:rsidR="00A936A2" w:rsidRPr="005D2CF1" w:rsidRDefault="00A936A2" w:rsidP="00A936A2">
      <w:pPr>
        <w:pStyle w:val="EX"/>
      </w:pPr>
      <w:r w:rsidRPr="005D2CF1">
        <w:t>[5]</w:t>
      </w:r>
      <w:r w:rsidRPr="005D2CF1">
        <w:tab/>
        <w:t>Void.</w:t>
      </w:r>
    </w:p>
    <w:p w14:paraId="1D06183C" w14:textId="77777777" w:rsidR="00A936A2" w:rsidRPr="005D2CF1" w:rsidRDefault="00A936A2" w:rsidP="00A936A2">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0DDC77AA" w14:textId="77777777" w:rsidR="00A936A2" w:rsidRPr="005D2CF1" w:rsidRDefault="00A936A2" w:rsidP="00A936A2">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DE75B45" w14:textId="77777777" w:rsidR="00A936A2" w:rsidRPr="005D2CF1" w:rsidRDefault="00A936A2" w:rsidP="00A936A2">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0FA54DD8" w14:textId="77777777" w:rsidR="00A936A2" w:rsidRPr="005D2CF1" w:rsidRDefault="00A936A2" w:rsidP="00A936A2">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3A820E6" w14:textId="77777777" w:rsidR="00A936A2" w:rsidRPr="005D2CF1" w:rsidRDefault="00A936A2" w:rsidP="00A936A2">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7402F1B1" w14:textId="77777777" w:rsidR="00A936A2" w:rsidRPr="005D2CF1" w:rsidRDefault="00A936A2" w:rsidP="00A936A2">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2FFF00D9" w14:textId="77777777" w:rsidR="00A936A2" w:rsidRPr="005D2CF1" w:rsidRDefault="00A936A2" w:rsidP="00A936A2">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64D04DE3" w14:textId="77777777" w:rsidR="00A936A2" w:rsidRPr="005D2CF1" w:rsidRDefault="00A936A2" w:rsidP="00A936A2">
      <w:pPr>
        <w:pStyle w:val="EX"/>
      </w:pPr>
      <w:r w:rsidRPr="005D2CF1">
        <w:t>[13]</w:t>
      </w:r>
      <w:r w:rsidRPr="005D2CF1">
        <w:tab/>
        <w:t>Void.</w:t>
      </w:r>
    </w:p>
    <w:p w14:paraId="2648DB21" w14:textId="77777777" w:rsidR="00A936A2" w:rsidRPr="005D2CF1" w:rsidRDefault="00A936A2" w:rsidP="00A936A2">
      <w:pPr>
        <w:pStyle w:val="EX"/>
      </w:pPr>
      <w:r w:rsidRPr="005D2CF1">
        <w:t>[14]</w:t>
      </w:r>
      <w:r w:rsidRPr="005D2CF1">
        <w:tab/>
        <w:t>3GPP</w:t>
      </w:r>
      <w:r>
        <w:t> </w:t>
      </w:r>
      <w:r w:rsidRPr="005D2CF1">
        <w:t>TS</w:t>
      </w:r>
      <w:r>
        <w:t> </w:t>
      </w:r>
      <w:r w:rsidRPr="005D2CF1">
        <w:t>38.331: "NR; Radio Resource Control (RRC) protocol specification".</w:t>
      </w:r>
    </w:p>
    <w:p w14:paraId="540B3669" w14:textId="77777777" w:rsidR="00A936A2" w:rsidRPr="005D2CF1" w:rsidRDefault="00A936A2" w:rsidP="00A936A2">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4D33478A" w14:textId="77777777" w:rsidR="00A936A2" w:rsidRPr="005D2CF1" w:rsidRDefault="00A936A2" w:rsidP="00A936A2">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434C5A77" w14:textId="77777777" w:rsidR="00A936A2" w:rsidRPr="005D2CF1" w:rsidRDefault="00A936A2" w:rsidP="00A936A2">
      <w:pPr>
        <w:pStyle w:val="EX"/>
      </w:pPr>
      <w:r w:rsidRPr="005D2CF1">
        <w:t>[17]</w:t>
      </w:r>
      <w:r w:rsidRPr="005D2CF1">
        <w:tab/>
        <w:t>3GPP</w:t>
      </w:r>
      <w:r>
        <w:t> </w:t>
      </w:r>
      <w:r w:rsidRPr="005D2CF1">
        <w:t>TS</w:t>
      </w:r>
      <w:r>
        <w:t> </w:t>
      </w:r>
      <w:r w:rsidRPr="005D2CF1">
        <w:t>29.244: "Interface between the Control Plane and the User Plane Nodes".</w:t>
      </w:r>
    </w:p>
    <w:p w14:paraId="63375F32" w14:textId="77777777" w:rsidR="00A936A2" w:rsidRPr="005D2CF1" w:rsidRDefault="00A936A2" w:rsidP="00A936A2">
      <w:pPr>
        <w:pStyle w:val="EX"/>
      </w:pPr>
      <w:r w:rsidRPr="005D2CF1">
        <w:t>[18]</w:t>
      </w:r>
      <w:r w:rsidRPr="005D2CF1">
        <w:tab/>
        <w:t>3GPP</w:t>
      </w:r>
      <w:r>
        <w:t> </w:t>
      </w:r>
      <w:r w:rsidRPr="005D2CF1">
        <w:t>TS</w:t>
      </w:r>
      <w:r>
        <w:t> </w:t>
      </w:r>
      <w:r w:rsidRPr="005D2CF1">
        <w:t>29.510: "5G System; Network function repository services; Stage 3".</w:t>
      </w:r>
    </w:p>
    <w:p w14:paraId="5E4BE471" w14:textId="77777777" w:rsidR="00A936A2" w:rsidRPr="005D2CF1" w:rsidRDefault="00A936A2" w:rsidP="00A936A2">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087B6BE" w14:textId="77777777" w:rsidR="00A936A2" w:rsidRPr="005D2CF1" w:rsidRDefault="00A936A2" w:rsidP="00A936A2">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17A5BE3" w14:textId="77777777" w:rsidR="00A936A2" w:rsidRPr="005D2CF1" w:rsidRDefault="00A936A2" w:rsidP="00A936A2">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E23C42C" w14:textId="77777777" w:rsidR="00A936A2" w:rsidRPr="005D2CF1" w:rsidRDefault="00A936A2" w:rsidP="00A936A2">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5D298202" w14:textId="77777777" w:rsidR="00A936A2" w:rsidRPr="005D2CF1" w:rsidRDefault="00A936A2" w:rsidP="00A936A2">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1C6D5F25" w14:textId="77777777" w:rsidR="00A936A2" w:rsidRPr="005D2CF1" w:rsidRDefault="00A936A2" w:rsidP="00A936A2">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2AE7CECE" w14:textId="77777777" w:rsidR="00A936A2" w:rsidRPr="005D2CF1" w:rsidRDefault="00A936A2" w:rsidP="00A936A2">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19F58FCD" w14:textId="77777777" w:rsidR="00A936A2" w:rsidRPr="005D2CF1" w:rsidRDefault="00A936A2" w:rsidP="00A936A2">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7C9A7294" w14:textId="77777777" w:rsidR="00A936A2" w:rsidRPr="005D2CF1" w:rsidRDefault="00A936A2" w:rsidP="00A936A2">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4C2A8011" w14:textId="77777777" w:rsidR="00A936A2" w:rsidRPr="005D2CF1" w:rsidRDefault="00A936A2" w:rsidP="00A936A2">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157FE006" w14:textId="77777777" w:rsidR="00A936A2" w:rsidRPr="005D2CF1" w:rsidRDefault="00A936A2" w:rsidP="00A936A2">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65C20378" w14:textId="77777777" w:rsidR="00A936A2" w:rsidRPr="005D2CF1" w:rsidRDefault="00A936A2" w:rsidP="00A936A2">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5F0C02C3" w14:textId="77777777" w:rsidR="00A936A2" w:rsidRPr="005D2CF1" w:rsidRDefault="00A936A2" w:rsidP="00A936A2">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6AD2C974" w14:textId="77777777" w:rsidR="00A936A2" w:rsidRPr="005D2CF1" w:rsidRDefault="00A936A2" w:rsidP="00A936A2">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33876672" w14:textId="77777777" w:rsidR="00A936A2" w:rsidRDefault="00A936A2" w:rsidP="00A936A2">
      <w:pPr>
        <w:pStyle w:val="EX"/>
        <w:rPr>
          <w:ins w:id="29" w:author="Aoken r01" w:date="2023-02-08T14:03:00Z"/>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6C71EE44" w14:textId="77777777" w:rsidR="00A936A2" w:rsidRPr="003D2EA6" w:rsidRDefault="00A936A2" w:rsidP="00A936A2">
      <w:pPr>
        <w:pStyle w:val="EX"/>
        <w:rPr>
          <w:ins w:id="30" w:author="Aoken r01" w:date="2023-02-08T14:03:00Z"/>
          <w:rFonts w:eastAsia="ＭＳ 明朝"/>
          <w:lang w:eastAsia="ja-JP"/>
        </w:rPr>
      </w:pPr>
      <w:ins w:id="31" w:author="Aoken r01" w:date="2023-02-08T14:03:00Z">
        <w:r>
          <w:rPr>
            <w:rFonts w:eastAsia="ＭＳ 明朝" w:hint="eastAsia"/>
            <w:lang w:eastAsia="ja-JP"/>
          </w:rPr>
          <w:t>[</w:t>
        </w:r>
        <w:r>
          <w:rPr>
            <w:rFonts w:eastAsia="ＭＳ 明朝"/>
            <w:lang w:eastAsia="ja-JP"/>
          </w:rPr>
          <w:t>xx]</w:t>
        </w:r>
        <w:r>
          <w:rPr>
            <w:rFonts w:eastAsia="ＭＳ 明朝"/>
            <w:lang w:eastAsia="ja-JP"/>
          </w:rPr>
          <w:tab/>
        </w:r>
        <w:r w:rsidRPr="005D2CF1">
          <w:rPr>
            <w:lang w:eastAsia="zh-CN"/>
          </w:rPr>
          <w:t>3GPP</w:t>
        </w:r>
        <w:r>
          <w:rPr>
            <w:lang w:eastAsia="zh-CN"/>
          </w:rPr>
          <w:t> TS </w:t>
        </w:r>
        <w:r w:rsidRPr="00E73906">
          <w:rPr>
            <w:lang w:eastAsia="zh-CN"/>
          </w:rPr>
          <w:t>23</w:t>
        </w:r>
        <w:r>
          <w:rPr>
            <w:lang w:eastAsia="zh-CN"/>
          </w:rPr>
          <w:t>.228: "</w:t>
        </w:r>
        <w:r w:rsidRPr="00513585">
          <w:t xml:space="preserve"> </w:t>
        </w:r>
        <w:r w:rsidRPr="00513585">
          <w:rPr>
            <w:lang w:eastAsia="zh-CN"/>
          </w:rPr>
          <w:t>IP Multimedia Subsystem (IMS)</w:t>
        </w:r>
        <w:r>
          <w:rPr>
            <w:lang w:eastAsia="zh-CN"/>
          </w:rPr>
          <w:t>;</w:t>
        </w:r>
        <w:r w:rsidRPr="00513585">
          <w:rPr>
            <w:lang w:eastAsia="zh-CN"/>
          </w:rPr>
          <w:t xml:space="preserve"> Stage 2</w:t>
        </w:r>
        <w:r>
          <w:rPr>
            <w:lang w:eastAsia="zh-CN"/>
          </w:rPr>
          <w:t>"</w:t>
        </w:r>
      </w:ins>
    </w:p>
    <w:p w14:paraId="69CE9226" w14:textId="77777777" w:rsidR="00A936A2" w:rsidRDefault="00A936A2" w:rsidP="00A936A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FIRST CHANGE</w:t>
      </w:r>
    </w:p>
    <w:p w14:paraId="34C9A7ED" w14:textId="77777777" w:rsidR="00A936A2" w:rsidRPr="005D2CF1" w:rsidRDefault="00A936A2" w:rsidP="00A936A2">
      <w:pPr>
        <w:pStyle w:val="4"/>
        <w:rPr>
          <w:lang w:eastAsia="zh-CN"/>
        </w:rPr>
      </w:pPr>
      <w:bookmarkStart w:id="32" w:name="_Toc114572096"/>
      <w:r w:rsidRPr="005D2CF1">
        <w:rPr>
          <w:lang w:eastAsia="zh-CN"/>
        </w:rPr>
        <w:t>6.7.2.1</w:t>
      </w:r>
      <w:r w:rsidRPr="005D2CF1">
        <w:rPr>
          <w:lang w:eastAsia="zh-CN"/>
        </w:rPr>
        <w:tab/>
        <w:t>General</w:t>
      </w:r>
      <w:bookmarkEnd w:id="32"/>
    </w:p>
    <w:p w14:paraId="373C0D0F" w14:textId="77777777" w:rsidR="00A936A2" w:rsidRPr="005D2CF1" w:rsidRDefault="00A936A2" w:rsidP="00A936A2">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15CDC9C0" w14:textId="77777777" w:rsidR="00A936A2" w:rsidRPr="005D2CF1" w:rsidRDefault="00A936A2" w:rsidP="00A936A2">
      <w:pPr>
        <w:rPr>
          <w:lang w:eastAsia="ja-JP"/>
        </w:rPr>
      </w:pPr>
      <w:r w:rsidRPr="005D2CF1">
        <w:rPr>
          <w:lang w:eastAsia="ja-JP"/>
        </w:rPr>
        <w:t>The service consumer may be a NF (</w:t>
      </w:r>
      <w:proofErr w:type="gramStart"/>
      <w:r w:rsidRPr="005D2CF1">
        <w:rPr>
          <w:lang w:eastAsia="ja-JP"/>
        </w:rPr>
        <w:t>e.g.</w:t>
      </w:r>
      <w:proofErr w:type="gramEnd"/>
      <w:r w:rsidRPr="005D2CF1">
        <w:rPr>
          <w:lang w:eastAsia="ja-JP"/>
        </w:rPr>
        <w:t xml:space="preserve"> AMF</w:t>
      </w:r>
      <w:r>
        <w:rPr>
          <w:lang w:eastAsia="ja-JP"/>
        </w:rPr>
        <w:t>, SMF or AF</w:t>
      </w:r>
      <w:r w:rsidRPr="005D2CF1">
        <w:rPr>
          <w:lang w:eastAsia="ja-JP"/>
        </w:rPr>
        <w:t>).</w:t>
      </w:r>
    </w:p>
    <w:p w14:paraId="12C1814D" w14:textId="77777777" w:rsidR="00A936A2" w:rsidRPr="005D2CF1" w:rsidRDefault="00A936A2" w:rsidP="00A936A2">
      <w:pPr>
        <w:rPr>
          <w:lang w:eastAsia="ja-JP"/>
        </w:rPr>
      </w:pPr>
      <w:r w:rsidRPr="005D2CF1">
        <w:rPr>
          <w:lang w:eastAsia="ja-JP"/>
        </w:rPr>
        <w:t>The consumer of these analytics may indicate in the request:</w:t>
      </w:r>
    </w:p>
    <w:p w14:paraId="248A2371" w14:textId="77777777" w:rsidR="00A936A2" w:rsidRDefault="00A936A2" w:rsidP="00A936A2">
      <w:pPr>
        <w:pStyle w:val="B1"/>
      </w:pPr>
      <w:r>
        <w:t>-</w:t>
      </w:r>
      <w:r>
        <w:tab/>
        <w:t>Analytics ID = "UE Mobility".</w:t>
      </w:r>
    </w:p>
    <w:p w14:paraId="627E6FEE" w14:textId="77777777" w:rsidR="00A936A2" w:rsidRPr="005D2CF1" w:rsidRDefault="00A936A2" w:rsidP="00A936A2">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roofErr w:type="gramStart"/>
      <w:r>
        <w:t>);</w:t>
      </w:r>
      <w:proofErr w:type="gramEnd"/>
    </w:p>
    <w:p w14:paraId="2798DB0C" w14:textId="77777777" w:rsidR="00A936A2" w:rsidRPr="005D2CF1" w:rsidRDefault="00A936A2" w:rsidP="00A936A2">
      <w:pPr>
        <w:pStyle w:val="B1"/>
      </w:pPr>
      <w:r w:rsidRPr="005D2CF1">
        <w:t>-</w:t>
      </w:r>
      <w:r w:rsidRPr="005D2CF1">
        <w:tab/>
        <w:t>Analytics Filter Information optionally containing:</w:t>
      </w:r>
    </w:p>
    <w:p w14:paraId="2E18302E" w14:textId="77777777" w:rsidR="00A936A2" w:rsidRPr="005D2CF1" w:rsidRDefault="00A936A2" w:rsidP="00A936A2">
      <w:pPr>
        <w:pStyle w:val="B2"/>
      </w:pPr>
      <w:r w:rsidRPr="005D2CF1">
        <w:t>-</w:t>
      </w:r>
      <w:r w:rsidRPr="005D2CF1">
        <w:tab/>
        <w:t>Area of Interest</w:t>
      </w:r>
      <w:r>
        <w:t xml:space="preserve"> (AOI): restricts the scope of the UE mobility analytics to the provided </w:t>
      </w:r>
      <w:proofErr w:type="gramStart"/>
      <w:r>
        <w:t>area</w:t>
      </w:r>
      <w:r w:rsidRPr="005D2CF1">
        <w:t>;</w:t>
      </w:r>
      <w:proofErr w:type="gramEnd"/>
    </w:p>
    <w:p w14:paraId="70FD1FDD" w14:textId="77777777" w:rsidR="00A936A2" w:rsidRDefault="00A936A2" w:rsidP="00A936A2">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39BC423E" w14:textId="77777777" w:rsidR="00A936A2" w:rsidRDefault="00A936A2" w:rsidP="00A936A2">
      <w:pPr>
        <w:pStyle w:val="NO"/>
        <w:rPr>
          <w:ins w:id="33" w:author="hw user" w:date="2022-11-02T10:16:00Z"/>
        </w:rPr>
      </w:pPr>
      <w:r>
        <w:t>NOTE 1:</w:t>
      </w:r>
      <w:r>
        <w:tab/>
        <w:t>For LADN service, the consumer (</w:t>
      </w:r>
      <w:proofErr w:type="gramStart"/>
      <w:r>
        <w:t>e.g.</w:t>
      </w:r>
      <w:proofErr w:type="gramEnd"/>
      <w:r>
        <w:t xml:space="preserve"> SMF) provides the LADN DNN to refer the LADN service area as the AOI.</w:t>
      </w:r>
    </w:p>
    <w:p w14:paraId="0646202A" w14:textId="77777777" w:rsidR="00A936A2" w:rsidRPr="005D2CF1" w:rsidRDefault="00A936A2" w:rsidP="00A936A2">
      <w:pPr>
        <w:pStyle w:val="B1"/>
      </w:pPr>
      <w:r w:rsidRPr="005D2CF1">
        <w:t>-</w:t>
      </w:r>
      <w:r w:rsidRPr="005D2CF1">
        <w:tab/>
        <w:t xml:space="preserve">An Analytics target period indicates the time period over which the statistics or predictions are </w:t>
      </w:r>
      <w:proofErr w:type="gramStart"/>
      <w:r w:rsidRPr="005D2CF1">
        <w:t>requested</w:t>
      </w:r>
      <w:r>
        <w:t>;</w:t>
      </w:r>
      <w:proofErr w:type="gramEnd"/>
    </w:p>
    <w:p w14:paraId="4B4CA45A" w14:textId="77777777" w:rsidR="00A936A2" w:rsidRDefault="00A936A2" w:rsidP="00A936A2">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5649FA45" w14:textId="77777777" w:rsidR="00A936A2" w:rsidRPr="005D2CF1" w:rsidRDefault="00A936A2" w:rsidP="00A936A2">
      <w:pPr>
        <w:pStyle w:val="B1"/>
      </w:pPr>
      <w:r w:rsidRPr="005D2CF1">
        <w:t>-</w:t>
      </w:r>
      <w:r w:rsidRPr="005D2CF1">
        <w:tab/>
        <w:t xml:space="preserve">Optionally, maximum number of </w:t>
      </w:r>
      <w:proofErr w:type="gramStart"/>
      <w:r w:rsidRPr="005D2CF1">
        <w:t>objects</w:t>
      </w:r>
      <w:r>
        <w:t>;</w:t>
      </w:r>
      <w:proofErr w:type="gramEnd"/>
    </w:p>
    <w:p w14:paraId="6F130048" w14:textId="77777777" w:rsidR="00A936A2" w:rsidRPr="005D2CF1" w:rsidRDefault="00A936A2" w:rsidP="00A936A2">
      <w:pPr>
        <w:pStyle w:val="B1"/>
      </w:pPr>
      <w:r w:rsidRPr="005D2CF1">
        <w:lastRenderedPageBreak/>
        <w:t>-</w:t>
      </w:r>
      <w:r w:rsidRPr="005D2CF1">
        <w:tab/>
        <w:t xml:space="preserve">Preferred level of accuracy of the </w:t>
      </w:r>
      <w:proofErr w:type="gramStart"/>
      <w:r w:rsidRPr="005D2CF1">
        <w:t>analytics</w:t>
      </w:r>
      <w:r>
        <w:t>;</w:t>
      </w:r>
      <w:proofErr w:type="gramEnd"/>
    </w:p>
    <w:p w14:paraId="46FEB47B" w14:textId="77777777" w:rsidR="00A936A2" w:rsidRDefault="00A936A2" w:rsidP="00A936A2">
      <w:pPr>
        <w:pStyle w:val="B1"/>
      </w:pPr>
      <w:r>
        <w:t>-</w:t>
      </w:r>
      <w:r>
        <w:tab/>
        <w:t xml:space="preserve">Preferred order of results for the time slot entries: ascending or descending time slot </w:t>
      </w:r>
      <w:proofErr w:type="gramStart"/>
      <w:r>
        <w:t>start;</w:t>
      </w:r>
      <w:proofErr w:type="gramEnd"/>
    </w:p>
    <w:p w14:paraId="345EA2EF" w14:textId="77777777" w:rsidR="00A936A2" w:rsidRDefault="00A936A2" w:rsidP="00A936A2">
      <w:pPr>
        <w:pStyle w:val="B1"/>
        <w:rPr>
          <w:ins w:id="34" w:author="Aoken r01" w:date="2023-02-09T14:53:00Z"/>
        </w:rPr>
      </w:pPr>
      <w:r>
        <w:t>-</w:t>
      </w:r>
      <w:r>
        <w:tab/>
        <w:t>Optionally, preferred granularity of location information: TA level or cell level; and</w:t>
      </w:r>
    </w:p>
    <w:p w14:paraId="2D9D72E8" w14:textId="77777777" w:rsidR="00A936A2" w:rsidRPr="008300A7" w:rsidRDefault="00A936A2" w:rsidP="00A936A2">
      <w:pPr>
        <w:pStyle w:val="B1"/>
        <w:rPr>
          <w:rFonts w:eastAsia="ＭＳ 明朝"/>
          <w:lang w:eastAsia="ja-JP"/>
          <w:rPrChange w:id="35" w:author="Aoken r01" w:date="2023-02-09T14:53:00Z">
            <w:rPr/>
          </w:rPrChange>
        </w:rPr>
      </w:pPr>
      <w:ins w:id="36" w:author="Aoken r01" w:date="2023-02-09T14:53:00Z">
        <w:r>
          <w:rPr>
            <w:rFonts w:eastAsia="ＭＳ 明朝" w:hint="eastAsia"/>
            <w:lang w:eastAsia="ja-JP"/>
          </w:rPr>
          <w:t>-</w:t>
        </w:r>
        <w:r>
          <w:rPr>
            <w:rFonts w:eastAsia="ＭＳ 明朝"/>
            <w:lang w:eastAsia="ja-JP"/>
          </w:rPr>
          <w:tab/>
          <w:t>Geographical Ide</w:t>
        </w:r>
      </w:ins>
      <w:ins w:id="37" w:author="Aoken r01" w:date="2023-02-09T14:54:00Z">
        <w:r>
          <w:rPr>
            <w:rFonts w:eastAsia="ＭＳ 明朝"/>
            <w:lang w:eastAsia="ja-JP"/>
          </w:rPr>
          <w:t xml:space="preserve">ntifier indicator: </w:t>
        </w:r>
      </w:ins>
      <w:ins w:id="38" w:author="Aoken r01" w:date="2023-02-09T15:34:00Z">
        <w:r>
          <w:t xml:space="preserve">the consumer </w:t>
        </w:r>
        <w:r>
          <w:rPr>
            <w:lang w:eastAsia="zh-CN"/>
          </w:rPr>
          <w:t>(</w:t>
        </w:r>
        <w:proofErr w:type="gramStart"/>
        <w:r w:rsidRPr="003C7167">
          <w:rPr>
            <w:highlight w:val="cyan"/>
          </w:rPr>
          <w:t>i.e.</w:t>
        </w:r>
        <w:proofErr w:type="gramEnd"/>
        <w:r w:rsidRPr="00AD27C0">
          <w:rPr>
            <w:highlight w:val="cyan"/>
          </w:rPr>
          <w:t xml:space="preserve"> P-CSCF or IMS AS</w:t>
        </w:r>
        <w:r w:rsidRPr="003C7167">
          <w:rPr>
            <w:highlight w:val="cyan"/>
          </w:rPr>
          <w:t>)</w:t>
        </w:r>
        <w:r>
          <w:t xml:space="preserve"> may include</w:t>
        </w:r>
      </w:ins>
      <w:ins w:id="39" w:author="Aoken r01" w:date="2023-02-09T15:35:00Z">
        <w:r>
          <w:t xml:space="preserve"> for PSAP resolution;</w:t>
        </w:r>
      </w:ins>
    </w:p>
    <w:p w14:paraId="0C4DFE15" w14:textId="77777777" w:rsidR="00A936A2" w:rsidDel="008300A7" w:rsidRDefault="00A936A2" w:rsidP="00A936A2">
      <w:pPr>
        <w:pStyle w:val="B1"/>
        <w:rPr>
          <w:del w:id="40" w:author="Aoken r01" w:date="2023-02-09T14:53:00Z"/>
          <w:lang w:eastAsia="zh-CN"/>
        </w:rPr>
      </w:pPr>
      <w:r w:rsidRPr="005D2CF1">
        <w:t>-</w:t>
      </w:r>
      <w:r w:rsidRPr="005D2CF1">
        <w:tab/>
        <w:t>In a subscription, the Notification Correlation Id and the Notification Target Address are included.</w:t>
      </w:r>
    </w:p>
    <w:p w14:paraId="27193044" w14:textId="77777777" w:rsidR="00A936A2" w:rsidRDefault="00A936A2" w:rsidP="00A936A2">
      <w:pPr>
        <w:pStyle w:val="B1"/>
        <w:rPr>
          <w:ins w:id="41" w:author="Aoken r01" w:date="2023-02-08T14:27:00Z"/>
        </w:rPr>
      </w:pPr>
      <w:del w:id="42" w:author="Aoken r01" w:date="2023-02-09T14:52:00Z">
        <w:r w:rsidDel="008300A7">
          <w:delText xml:space="preserve"> </w:delText>
        </w:r>
      </w:del>
      <w:ins w:id="43" w:author="Aoken r01" w:date="2023-02-08T14:56:00Z">
        <w:r>
          <w:t xml:space="preserve"> </w:t>
        </w:r>
      </w:ins>
    </w:p>
    <w:p w14:paraId="0C5D62DE" w14:textId="77777777" w:rsidR="00A936A2" w:rsidRPr="009C73FB" w:rsidDel="00E73906" w:rsidRDefault="00A936A2" w:rsidP="00A936A2">
      <w:pPr>
        <w:pStyle w:val="EX"/>
        <w:rPr>
          <w:ins w:id="44" w:author="Aoken Rakuten Mobile" w:date="2023-01-17T00:00:00Z"/>
          <w:del w:id="45" w:author="Aoken r01" w:date="2023-02-08T14:03:00Z"/>
          <w:rFonts w:eastAsia="ＭＳ 明朝"/>
          <w:lang w:eastAsia="ja-JP"/>
        </w:rPr>
      </w:pPr>
    </w:p>
    <w:p w14:paraId="75A6A108" w14:textId="77777777" w:rsidR="00A936A2" w:rsidRDefault="00A936A2" w:rsidP="00A936A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147CAD90" w14:textId="77777777" w:rsidR="00A936A2" w:rsidRPr="005D2CF1" w:rsidRDefault="00A936A2" w:rsidP="00A936A2">
      <w:pPr>
        <w:pStyle w:val="4"/>
        <w:rPr>
          <w:lang w:eastAsia="zh-CN"/>
        </w:rPr>
      </w:pPr>
      <w:bookmarkStart w:id="46" w:name="_Toc114572098"/>
      <w:r w:rsidRPr="005D2CF1">
        <w:rPr>
          <w:lang w:eastAsia="zh-CN"/>
        </w:rPr>
        <w:t>6.7.2.3</w:t>
      </w:r>
      <w:r w:rsidRPr="005D2CF1">
        <w:rPr>
          <w:lang w:eastAsia="zh-CN"/>
        </w:rPr>
        <w:tab/>
        <w:t>Output Analytics</w:t>
      </w:r>
      <w:bookmarkEnd w:id="46"/>
    </w:p>
    <w:p w14:paraId="0E1B3852" w14:textId="77777777" w:rsidR="00A936A2" w:rsidRPr="005D2CF1" w:rsidRDefault="00A936A2" w:rsidP="00A936A2">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454C4E72" w14:textId="77777777" w:rsidR="00A936A2" w:rsidRPr="005D2CF1" w:rsidRDefault="00A936A2" w:rsidP="00A936A2">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5966"/>
      </w:tblGrid>
      <w:tr w:rsidR="00A936A2" w:rsidRPr="005D2CF1" w14:paraId="1E33837B" w14:textId="77777777" w:rsidTr="003D2EA6">
        <w:trPr>
          <w:jc w:val="center"/>
        </w:trPr>
        <w:tc>
          <w:tcPr>
            <w:tcW w:w="0" w:type="auto"/>
          </w:tcPr>
          <w:p w14:paraId="1B6A4F25" w14:textId="77777777" w:rsidR="00A936A2" w:rsidRPr="005D2CF1" w:rsidRDefault="00A936A2" w:rsidP="003D2EA6">
            <w:pPr>
              <w:pStyle w:val="TAH"/>
            </w:pPr>
            <w:r w:rsidRPr="005D2CF1">
              <w:t>Information</w:t>
            </w:r>
          </w:p>
        </w:tc>
        <w:tc>
          <w:tcPr>
            <w:tcW w:w="5966" w:type="dxa"/>
          </w:tcPr>
          <w:p w14:paraId="586B0F37" w14:textId="77777777" w:rsidR="00A936A2" w:rsidRPr="005D2CF1" w:rsidRDefault="00A936A2" w:rsidP="003D2EA6">
            <w:pPr>
              <w:pStyle w:val="TAH"/>
            </w:pPr>
            <w:r w:rsidRPr="005D2CF1">
              <w:t>Description</w:t>
            </w:r>
          </w:p>
        </w:tc>
      </w:tr>
      <w:tr w:rsidR="00A936A2" w:rsidRPr="005D2CF1" w14:paraId="31824DD5" w14:textId="77777777" w:rsidTr="003D2EA6">
        <w:trPr>
          <w:jc w:val="center"/>
        </w:trPr>
        <w:tc>
          <w:tcPr>
            <w:tcW w:w="0" w:type="auto"/>
          </w:tcPr>
          <w:p w14:paraId="3947B8A3" w14:textId="77777777" w:rsidR="00A936A2" w:rsidRPr="005D2CF1" w:rsidRDefault="00A936A2" w:rsidP="003D2EA6">
            <w:pPr>
              <w:pStyle w:val="TAL"/>
            </w:pPr>
            <w:r w:rsidRPr="005D2CF1">
              <w:t>UE group ID or UE ID</w:t>
            </w:r>
          </w:p>
        </w:tc>
        <w:tc>
          <w:tcPr>
            <w:tcW w:w="5966" w:type="dxa"/>
          </w:tcPr>
          <w:p w14:paraId="0F830C7A" w14:textId="77777777" w:rsidR="00A936A2" w:rsidRPr="005D2CF1" w:rsidRDefault="00A936A2" w:rsidP="003D2EA6">
            <w:pPr>
              <w:pStyle w:val="TAL"/>
            </w:pPr>
            <w:r w:rsidRPr="005D2CF1">
              <w:t xml:space="preserve">Identifies a UE or a group of UEs, </w:t>
            </w:r>
            <w:proofErr w:type="gramStart"/>
            <w:r w:rsidRPr="005D2CF1">
              <w:t>e.g.</w:t>
            </w:r>
            <w:proofErr w:type="gramEnd"/>
            <w:r w:rsidRPr="005D2CF1">
              <w:t xml:space="preserve"> internal group ID defined in TS 23.501 [2] clause 5.9.7, SUPI (see NOTE</w:t>
            </w:r>
            <w:r>
              <w:t> 1</w:t>
            </w:r>
            <w:r w:rsidRPr="005D2CF1">
              <w:t>).</w:t>
            </w:r>
          </w:p>
        </w:tc>
      </w:tr>
      <w:tr w:rsidR="00A936A2" w:rsidRPr="005D2CF1" w14:paraId="58CEA79E" w14:textId="77777777" w:rsidTr="003D2EA6">
        <w:trPr>
          <w:jc w:val="center"/>
        </w:trPr>
        <w:tc>
          <w:tcPr>
            <w:tcW w:w="0" w:type="auto"/>
          </w:tcPr>
          <w:p w14:paraId="6EF0AFFB" w14:textId="77777777" w:rsidR="00A936A2" w:rsidRPr="005D2CF1" w:rsidRDefault="00A936A2" w:rsidP="003D2EA6">
            <w:pPr>
              <w:pStyle w:val="TAL"/>
            </w:pPr>
            <w:r w:rsidRPr="005D2CF1">
              <w:t>Time slot entry (</w:t>
            </w:r>
            <w:proofErr w:type="gramStart"/>
            <w:r w:rsidRPr="005D2CF1">
              <w:t>1..</w:t>
            </w:r>
            <w:proofErr w:type="gramEnd"/>
            <w:r w:rsidRPr="005D2CF1">
              <w:t>max)</w:t>
            </w:r>
          </w:p>
        </w:tc>
        <w:tc>
          <w:tcPr>
            <w:tcW w:w="5966" w:type="dxa"/>
          </w:tcPr>
          <w:p w14:paraId="229C1497" w14:textId="77777777" w:rsidR="00A936A2" w:rsidRPr="005D2CF1" w:rsidRDefault="00A936A2" w:rsidP="003D2EA6">
            <w:pPr>
              <w:pStyle w:val="TAL"/>
            </w:pPr>
            <w:r w:rsidRPr="005D2CF1">
              <w:t>List of time slots during the Analytics target period</w:t>
            </w:r>
          </w:p>
        </w:tc>
      </w:tr>
      <w:tr w:rsidR="00A936A2" w:rsidRPr="005D2CF1" w14:paraId="241786A0" w14:textId="77777777" w:rsidTr="003D2EA6">
        <w:trPr>
          <w:jc w:val="center"/>
        </w:trPr>
        <w:tc>
          <w:tcPr>
            <w:tcW w:w="0" w:type="auto"/>
          </w:tcPr>
          <w:p w14:paraId="0B012C2C" w14:textId="77777777" w:rsidR="00A936A2" w:rsidRPr="005D2CF1" w:rsidRDefault="00A936A2" w:rsidP="003D2EA6">
            <w:pPr>
              <w:pStyle w:val="TAL"/>
            </w:pPr>
            <w:r w:rsidRPr="005D2CF1">
              <w:t xml:space="preserve">  &gt; Time slot start</w:t>
            </w:r>
          </w:p>
        </w:tc>
        <w:tc>
          <w:tcPr>
            <w:tcW w:w="5966" w:type="dxa"/>
          </w:tcPr>
          <w:p w14:paraId="47084A4F" w14:textId="77777777" w:rsidR="00A936A2" w:rsidRPr="005D2CF1" w:rsidRDefault="00A936A2" w:rsidP="003D2EA6">
            <w:pPr>
              <w:pStyle w:val="TAL"/>
            </w:pPr>
            <w:r w:rsidRPr="005D2CF1">
              <w:t xml:space="preserve">Time </w:t>
            </w:r>
            <w:proofErr w:type="gramStart"/>
            <w:r w:rsidRPr="005D2CF1">
              <w:t>slot</w:t>
            </w:r>
            <w:proofErr w:type="gramEnd"/>
            <w:r w:rsidRPr="005D2CF1">
              <w:t xml:space="preserve"> start within the Analytics target period</w:t>
            </w:r>
          </w:p>
        </w:tc>
      </w:tr>
      <w:tr w:rsidR="00A936A2" w:rsidRPr="005D2CF1" w14:paraId="2877180F" w14:textId="77777777" w:rsidTr="003D2EA6">
        <w:trPr>
          <w:jc w:val="center"/>
        </w:trPr>
        <w:tc>
          <w:tcPr>
            <w:tcW w:w="0" w:type="auto"/>
          </w:tcPr>
          <w:p w14:paraId="35947E5E" w14:textId="77777777" w:rsidR="00A936A2" w:rsidRPr="005D2CF1" w:rsidRDefault="00A936A2" w:rsidP="003D2EA6">
            <w:pPr>
              <w:pStyle w:val="TAL"/>
            </w:pPr>
            <w:r w:rsidRPr="005D2CF1">
              <w:t xml:space="preserve">  &gt; Duration</w:t>
            </w:r>
          </w:p>
        </w:tc>
        <w:tc>
          <w:tcPr>
            <w:tcW w:w="5966" w:type="dxa"/>
          </w:tcPr>
          <w:p w14:paraId="1CC0B89D" w14:textId="77777777" w:rsidR="00A936A2" w:rsidRPr="005D2CF1" w:rsidRDefault="00A936A2" w:rsidP="003D2EA6">
            <w:pPr>
              <w:pStyle w:val="TAL"/>
            </w:pPr>
            <w:r w:rsidRPr="005D2CF1">
              <w:t>Duration of the time slot</w:t>
            </w:r>
          </w:p>
        </w:tc>
      </w:tr>
      <w:tr w:rsidR="00A936A2" w:rsidRPr="005D2CF1" w14:paraId="00FF1F3E" w14:textId="77777777" w:rsidTr="003D2EA6">
        <w:trPr>
          <w:jc w:val="center"/>
        </w:trPr>
        <w:tc>
          <w:tcPr>
            <w:tcW w:w="0" w:type="auto"/>
          </w:tcPr>
          <w:p w14:paraId="7BE2B3B0" w14:textId="77777777" w:rsidR="00A936A2" w:rsidRPr="005D2CF1" w:rsidRDefault="00A936A2" w:rsidP="003D2EA6">
            <w:pPr>
              <w:pStyle w:val="TAL"/>
            </w:pPr>
            <w:r w:rsidRPr="005D2CF1">
              <w:t xml:space="preserve">  &gt; UE location (</w:t>
            </w:r>
            <w:proofErr w:type="gramStart"/>
            <w:r w:rsidRPr="005D2CF1">
              <w:t>1..</w:t>
            </w:r>
            <w:proofErr w:type="gramEnd"/>
            <w:r w:rsidRPr="005D2CF1">
              <w:t>max)</w:t>
            </w:r>
          </w:p>
        </w:tc>
        <w:tc>
          <w:tcPr>
            <w:tcW w:w="5966" w:type="dxa"/>
          </w:tcPr>
          <w:p w14:paraId="431468A3" w14:textId="77777777" w:rsidR="00A936A2" w:rsidRPr="005D2CF1" w:rsidRDefault="00A936A2" w:rsidP="003D2EA6">
            <w:pPr>
              <w:pStyle w:val="TAL"/>
            </w:pPr>
            <w:r w:rsidRPr="005D2CF1">
              <w:t>Observed location statistics</w:t>
            </w:r>
            <w:r>
              <w:t xml:space="preserve"> (see NOTE 2)</w:t>
            </w:r>
          </w:p>
        </w:tc>
      </w:tr>
      <w:tr w:rsidR="00A936A2" w:rsidRPr="005D2CF1" w14:paraId="77D92E22" w14:textId="77777777" w:rsidTr="003D2EA6">
        <w:trPr>
          <w:jc w:val="center"/>
        </w:trPr>
        <w:tc>
          <w:tcPr>
            <w:tcW w:w="0" w:type="auto"/>
          </w:tcPr>
          <w:p w14:paraId="565E41D3" w14:textId="77777777" w:rsidR="00A936A2" w:rsidRPr="005D2CF1" w:rsidRDefault="00A936A2" w:rsidP="003D2EA6">
            <w:pPr>
              <w:pStyle w:val="TAL"/>
            </w:pPr>
            <w:r w:rsidRPr="005D2CF1">
              <w:t xml:space="preserve">      &gt;&gt; UE location</w:t>
            </w:r>
          </w:p>
        </w:tc>
        <w:tc>
          <w:tcPr>
            <w:tcW w:w="5966" w:type="dxa"/>
          </w:tcPr>
          <w:p w14:paraId="79100D3F" w14:textId="77777777" w:rsidR="00A936A2" w:rsidRPr="005D2CF1" w:rsidRDefault="00A936A2" w:rsidP="003D2EA6">
            <w:pPr>
              <w:pStyle w:val="TAL"/>
            </w:pPr>
            <w:r w:rsidRPr="005D2CF1">
              <w:t>TA or cells which the UE stays</w:t>
            </w:r>
            <w:r>
              <w:t xml:space="preserve"> (see NOTE 3)</w:t>
            </w:r>
          </w:p>
        </w:tc>
      </w:tr>
      <w:tr w:rsidR="00A936A2" w:rsidRPr="005D2CF1" w14:paraId="3BA43AC3" w14:textId="77777777" w:rsidTr="003D2EA6">
        <w:trPr>
          <w:jc w:val="center"/>
        </w:trPr>
        <w:tc>
          <w:tcPr>
            <w:tcW w:w="0" w:type="auto"/>
          </w:tcPr>
          <w:p w14:paraId="61CBBF1E" w14:textId="77777777" w:rsidR="00A936A2" w:rsidRPr="005D2CF1" w:rsidRDefault="00A936A2" w:rsidP="003D2EA6">
            <w:pPr>
              <w:pStyle w:val="TAL"/>
            </w:pPr>
            <w:r w:rsidRPr="005D2CF1">
              <w:t xml:space="preserve">      &gt;&gt; Ratio</w:t>
            </w:r>
          </w:p>
        </w:tc>
        <w:tc>
          <w:tcPr>
            <w:tcW w:w="5966" w:type="dxa"/>
          </w:tcPr>
          <w:p w14:paraId="606FC9F9" w14:textId="77777777" w:rsidR="00A936A2" w:rsidRPr="005D2CF1" w:rsidRDefault="00A936A2" w:rsidP="003D2EA6">
            <w:pPr>
              <w:pStyle w:val="TAL"/>
            </w:pPr>
            <w:r w:rsidRPr="005D2CF1">
              <w:t>Percentage of UEs in the group (in the case of a UE group)</w:t>
            </w:r>
          </w:p>
        </w:tc>
      </w:tr>
      <w:tr w:rsidR="00A936A2" w:rsidRPr="005D2CF1" w14:paraId="4995771C" w14:textId="77777777" w:rsidTr="003D2EA6">
        <w:trPr>
          <w:jc w:val="center"/>
          <w:ins w:id="47" w:author="Aoken Rakuten Mobile" w:date="2023-01-17T00:22:00Z"/>
        </w:trPr>
        <w:tc>
          <w:tcPr>
            <w:tcW w:w="0" w:type="auto"/>
          </w:tcPr>
          <w:p w14:paraId="266F147F" w14:textId="77777777" w:rsidR="00A936A2" w:rsidRPr="005D2CF1" w:rsidRDefault="00A936A2" w:rsidP="003D2EA6">
            <w:pPr>
              <w:pStyle w:val="TAL"/>
              <w:rPr>
                <w:ins w:id="48" w:author="Aoken Rakuten Mobile" w:date="2023-01-17T00:22:00Z"/>
              </w:rPr>
            </w:pPr>
            <w:ins w:id="49" w:author="Nokia r03" w:date="2023-01-17T23:51:00Z">
              <w:r>
                <w:t xml:space="preserve">     </w:t>
              </w:r>
              <w:r w:rsidRPr="00D24B15">
                <w:rPr>
                  <w:highlight w:val="yellow"/>
                  <w:rPrChange w:id="50" w:author="Nokia r03" w:date="2023-01-17T23:51:00Z">
                    <w:rPr/>
                  </w:rPrChange>
                </w:rPr>
                <w:t>&gt;&gt;</w:t>
              </w:r>
              <w:r>
                <w:t xml:space="preserve"> </w:t>
              </w:r>
            </w:ins>
            <w:ins w:id="51" w:author="Aoken Rakuten Mobile" w:date="2023-01-17T00:22:00Z">
              <w:r>
                <w:t>Geographical Identifier</w:t>
              </w:r>
            </w:ins>
          </w:p>
        </w:tc>
        <w:tc>
          <w:tcPr>
            <w:tcW w:w="5966" w:type="dxa"/>
          </w:tcPr>
          <w:p w14:paraId="0E7214D2" w14:textId="77777777" w:rsidR="00A936A2" w:rsidRPr="00031FE6" w:rsidRDefault="00A936A2" w:rsidP="003D2EA6">
            <w:pPr>
              <w:pStyle w:val="TAL"/>
              <w:rPr>
                <w:ins w:id="52" w:author="Aoken Rakuten Mobile" w:date="2023-01-17T00:22:00Z"/>
                <w:rFonts w:eastAsia="ＭＳ 明朝"/>
                <w:lang w:eastAsia="ja-JP"/>
                <w:rPrChange w:id="53" w:author="Aoken Rakuten Mobile" w:date="2023-01-17T00:23:00Z">
                  <w:rPr>
                    <w:ins w:id="54" w:author="Aoken Rakuten Mobile" w:date="2023-01-17T00:22:00Z"/>
                  </w:rPr>
                </w:rPrChange>
              </w:rPr>
            </w:pPr>
            <w:ins w:id="55" w:author="Nokia r03" w:date="2023-01-17T23:51:00Z">
              <w:r>
                <w:t xml:space="preserve">optional </w:t>
              </w:r>
            </w:ins>
            <w:ins w:id="56" w:author="Aoken Rakuten Mobile" w:date="2023-01-17T00:23:00Z">
              <w:r>
                <w:t>Geographical Identifier</w:t>
              </w:r>
              <w:del w:id="57" w:author="Aoken r01" w:date="2023-02-09T15:29:00Z">
                <w:r w:rsidDel="000D1816">
                  <w:delText xml:space="preserve"> in TS </w:delText>
                </w:r>
                <w:r w:rsidRPr="00D24B15" w:rsidDel="000D1816">
                  <w:rPr>
                    <w:highlight w:val="yellow"/>
                    <w:rPrChange w:id="58" w:author="Nokia r03" w:date="2023-01-17T23:51:00Z">
                      <w:rPr/>
                    </w:rPrChange>
                  </w:rPr>
                  <w:delText>22</w:delText>
                </w:r>
              </w:del>
            </w:ins>
            <w:ins w:id="59" w:author="Nokia r03" w:date="2023-01-17T23:49:00Z">
              <w:del w:id="60" w:author="Aoken r01" w:date="2023-02-09T15:29:00Z">
                <w:r w:rsidRPr="00D24B15" w:rsidDel="000D1816">
                  <w:rPr>
                    <w:highlight w:val="yellow"/>
                    <w:rPrChange w:id="61" w:author="Nokia r03" w:date="2023-01-17T23:51:00Z">
                      <w:rPr/>
                    </w:rPrChange>
                  </w:rPr>
                  <w:delText>3</w:delText>
                </w:r>
              </w:del>
            </w:ins>
            <w:ins w:id="62" w:author="Aoken Rakuten Mobile" w:date="2023-01-17T00:23:00Z">
              <w:del w:id="63" w:author="Aoken r01" w:date="2023-02-09T15:29:00Z">
                <w:r w:rsidDel="000D1816">
                  <w:delText>.228 [xx</w:delText>
                </w:r>
              </w:del>
            </w:ins>
            <w:ins w:id="64" w:author="Aoken Rakuten Mobile" w:date="2023-01-17T00:24:00Z">
              <w:del w:id="65" w:author="Aoken r01" w:date="2023-02-09T15:29:00Z">
                <w:r w:rsidDel="000D1816">
                  <w:delText>]</w:delText>
                </w:r>
              </w:del>
            </w:ins>
            <w:ins w:id="66" w:author="Aoken Rakuten Mobile" w:date="2023-01-17T00:25:00Z">
              <w:del w:id="67" w:author="Aoken r01" w:date="2023-02-09T15:29:00Z">
                <w:r w:rsidDel="000D1816">
                  <w:delText xml:space="preserve"> (see NOTE 4)</w:delText>
                </w:r>
              </w:del>
            </w:ins>
          </w:p>
        </w:tc>
      </w:tr>
    </w:tbl>
    <w:p w14:paraId="06073734" w14:textId="77777777" w:rsidR="00A936A2" w:rsidRPr="005D2CF1" w:rsidRDefault="00A936A2" w:rsidP="00A936A2">
      <w:pPr>
        <w:pStyle w:val="FP"/>
        <w:rPr>
          <w:lang w:eastAsia="zh-CN"/>
        </w:rPr>
      </w:pPr>
    </w:p>
    <w:p w14:paraId="5DDD8B0C" w14:textId="77777777" w:rsidR="00A936A2" w:rsidRPr="005D2CF1" w:rsidRDefault="00A936A2" w:rsidP="00A936A2">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2"/>
        <w:gridCol w:w="7367"/>
      </w:tblGrid>
      <w:tr w:rsidR="00A936A2" w:rsidRPr="005D2CF1" w14:paraId="2D25FA4A" w14:textId="77777777" w:rsidTr="003D2EA6">
        <w:trPr>
          <w:jc w:val="center"/>
        </w:trPr>
        <w:tc>
          <w:tcPr>
            <w:tcW w:w="0" w:type="auto"/>
          </w:tcPr>
          <w:p w14:paraId="172C3E4D" w14:textId="77777777" w:rsidR="00A936A2" w:rsidRPr="005D2CF1" w:rsidRDefault="00A936A2" w:rsidP="003D2EA6">
            <w:pPr>
              <w:pStyle w:val="TAH"/>
            </w:pPr>
            <w:r w:rsidRPr="005D2CF1">
              <w:t>Information</w:t>
            </w:r>
          </w:p>
        </w:tc>
        <w:tc>
          <w:tcPr>
            <w:tcW w:w="0" w:type="auto"/>
          </w:tcPr>
          <w:p w14:paraId="175EDBE1" w14:textId="77777777" w:rsidR="00A936A2" w:rsidRPr="005D2CF1" w:rsidRDefault="00A936A2" w:rsidP="003D2EA6">
            <w:pPr>
              <w:pStyle w:val="TAH"/>
            </w:pPr>
            <w:r w:rsidRPr="005D2CF1">
              <w:t>Description</w:t>
            </w:r>
          </w:p>
        </w:tc>
      </w:tr>
      <w:tr w:rsidR="00A936A2" w:rsidRPr="005D2CF1" w14:paraId="360766E1" w14:textId="77777777" w:rsidTr="003D2EA6">
        <w:trPr>
          <w:jc w:val="center"/>
        </w:trPr>
        <w:tc>
          <w:tcPr>
            <w:tcW w:w="0" w:type="auto"/>
          </w:tcPr>
          <w:p w14:paraId="24FFC186" w14:textId="77777777" w:rsidR="00A936A2" w:rsidRPr="005D2CF1" w:rsidRDefault="00A936A2" w:rsidP="003D2EA6">
            <w:pPr>
              <w:pStyle w:val="TAL"/>
            </w:pPr>
            <w:r w:rsidRPr="005D2CF1">
              <w:t>UE group ID or UE ID</w:t>
            </w:r>
          </w:p>
        </w:tc>
        <w:tc>
          <w:tcPr>
            <w:tcW w:w="0" w:type="auto"/>
          </w:tcPr>
          <w:p w14:paraId="02B006F4" w14:textId="77777777" w:rsidR="00A936A2" w:rsidRPr="005D2CF1" w:rsidRDefault="00A936A2" w:rsidP="003D2EA6">
            <w:pPr>
              <w:pStyle w:val="TAL"/>
            </w:pPr>
            <w:r w:rsidRPr="005D2CF1">
              <w:t xml:space="preserve">Identifies a UE or a group of UEs, </w:t>
            </w:r>
            <w:proofErr w:type="gramStart"/>
            <w:r w:rsidRPr="005D2CF1">
              <w:t>e.g.</w:t>
            </w:r>
            <w:proofErr w:type="gramEnd"/>
            <w:r w:rsidRPr="005D2CF1">
              <w:t xml:space="preserve"> internal group ID defined in TS 23.501 [2] clause 5.9.7, or SUPI (see NOTE).</w:t>
            </w:r>
          </w:p>
        </w:tc>
      </w:tr>
      <w:tr w:rsidR="00A936A2" w:rsidRPr="005D2CF1" w14:paraId="40EF6011" w14:textId="77777777" w:rsidTr="003D2EA6">
        <w:trPr>
          <w:jc w:val="center"/>
        </w:trPr>
        <w:tc>
          <w:tcPr>
            <w:tcW w:w="0" w:type="auto"/>
          </w:tcPr>
          <w:p w14:paraId="55028DF8" w14:textId="77777777" w:rsidR="00A936A2" w:rsidRPr="005D2CF1" w:rsidRDefault="00A936A2" w:rsidP="003D2EA6">
            <w:pPr>
              <w:pStyle w:val="TAL"/>
            </w:pPr>
            <w:r w:rsidRPr="005D2CF1">
              <w:t>Time slot entry (</w:t>
            </w:r>
            <w:proofErr w:type="gramStart"/>
            <w:r w:rsidRPr="005D2CF1">
              <w:t>1..</w:t>
            </w:r>
            <w:proofErr w:type="gramEnd"/>
            <w:r w:rsidRPr="005D2CF1">
              <w:t>max)</w:t>
            </w:r>
          </w:p>
        </w:tc>
        <w:tc>
          <w:tcPr>
            <w:tcW w:w="0" w:type="auto"/>
          </w:tcPr>
          <w:p w14:paraId="5E0D57D5" w14:textId="77777777" w:rsidR="00A936A2" w:rsidRPr="005D2CF1" w:rsidRDefault="00A936A2" w:rsidP="003D2EA6">
            <w:pPr>
              <w:pStyle w:val="TAL"/>
            </w:pPr>
            <w:r w:rsidRPr="005D2CF1">
              <w:t>List of predicted time slots</w:t>
            </w:r>
          </w:p>
        </w:tc>
      </w:tr>
      <w:tr w:rsidR="00A936A2" w:rsidRPr="005D2CF1" w14:paraId="05953C4B" w14:textId="77777777" w:rsidTr="003D2EA6">
        <w:trPr>
          <w:jc w:val="center"/>
        </w:trPr>
        <w:tc>
          <w:tcPr>
            <w:tcW w:w="0" w:type="auto"/>
          </w:tcPr>
          <w:p w14:paraId="3A455646" w14:textId="77777777" w:rsidR="00A936A2" w:rsidRPr="005D2CF1" w:rsidRDefault="00A936A2" w:rsidP="003D2EA6">
            <w:pPr>
              <w:pStyle w:val="TAL"/>
            </w:pPr>
            <w:r w:rsidRPr="005D2CF1">
              <w:t xml:space="preserve">  &gt;Time slot start</w:t>
            </w:r>
          </w:p>
        </w:tc>
        <w:tc>
          <w:tcPr>
            <w:tcW w:w="0" w:type="auto"/>
          </w:tcPr>
          <w:p w14:paraId="110B9D10" w14:textId="77777777" w:rsidR="00A936A2" w:rsidRPr="005D2CF1" w:rsidRDefault="00A936A2" w:rsidP="003D2EA6">
            <w:pPr>
              <w:pStyle w:val="TAL"/>
            </w:pPr>
            <w:r w:rsidRPr="005D2CF1">
              <w:t xml:space="preserve">Time </w:t>
            </w:r>
            <w:proofErr w:type="gramStart"/>
            <w:r w:rsidRPr="005D2CF1">
              <w:t>slot</w:t>
            </w:r>
            <w:proofErr w:type="gramEnd"/>
            <w:r w:rsidRPr="005D2CF1">
              <w:t xml:space="preserve"> start time within the Analytics target period</w:t>
            </w:r>
          </w:p>
        </w:tc>
      </w:tr>
      <w:tr w:rsidR="00A936A2" w:rsidRPr="005D2CF1" w14:paraId="284F6D68" w14:textId="77777777" w:rsidTr="003D2EA6">
        <w:trPr>
          <w:jc w:val="center"/>
        </w:trPr>
        <w:tc>
          <w:tcPr>
            <w:tcW w:w="0" w:type="auto"/>
          </w:tcPr>
          <w:p w14:paraId="4936B5AE" w14:textId="77777777" w:rsidR="00A936A2" w:rsidRPr="005D2CF1" w:rsidRDefault="00A936A2" w:rsidP="003D2EA6">
            <w:pPr>
              <w:pStyle w:val="TAL"/>
            </w:pPr>
            <w:r w:rsidRPr="005D2CF1">
              <w:t xml:space="preserve">  &gt; Duration</w:t>
            </w:r>
          </w:p>
        </w:tc>
        <w:tc>
          <w:tcPr>
            <w:tcW w:w="0" w:type="auto"/>
          </w:tcPr>
          <w:p w14:paraId="52E4A309" w14:textId="77777777" w:rsidR="00A936A2" w:rsidRPr="005D2CF1" w:rsidRDefault="00A936A2" w:rsidP="003D2EA6">
            <w:pPr>
              <w:pStyle w:val="TAL"/>
            </w:pPr>
            <w:r w:rsidRPr="005D2CF1">
              <w:t>Duration of the time slot</w:t>
            </w:r>
            <w:r w:rsidRPr="005D2CF1">
              <w:rPr>
                <w:lang w:eastAsia="zh-CN"/>
              </w:rPr>
              <w:t xml:space="preserve"> </w:t>
            </w:r>
          </w:p>
        </w:tc>
      </w:tr>
      <w:tr w:rsidR="00A936A2" w:rsidRPr="005D2CF1" w14:paraId="00D1F713" w14:textId="77777777" w:rsidTr="003D2EA6">
        <w:trPr>
          <w:jc w:val="center"/>
        </w:trPr>
        <w:tc>
          <w:tcPr>
            <w:tcW w:w="0" w:type="auto"/>
          </w:tcPr>
          <w:p w14:paraId="0A250028" w14:textId="77777777" w:rsidR="00A936A2" w:rsidRPr="005D2CF1" w:rsidRDefault="00A936A2" w:rsidP="003D2EA6">
            <w:pPr>
              <w:pStyle w:val="TAL"/>
            </w:pPr>
            <w:r w:rsidRPr="005D2CF1">
              <w:t xml:space="preserve">  &gt; UE location (</w:t>
            </w:r>
            <w:proofErr w:type="gramStart"/>
            <w:r w:rsidRPr="005D2CF1">
              <w:t>1..</w:t>
            </w:r>
            <w:proofErr w:type="gramEnd"/>
            <w:r w:rsidRPr="005D2CF1">
              <w:t>max)</w:t>
            </w:r>
          </w:p>
        </w:tc>
        <w:tc>
          <w:tcPr>
            <w:tcW w:w="0" w:type="auto"/>
          </w:tcPr>
          <w:p w14:paraId="4883BC0C" w14:textId="77777777" w:rsidR="00A936A2" w:rsidRPr="005D2CF1" w:rsidRDefault="00A936A2" w:rsidP="003D2EA6">
            <w:pPr>
              <w:pStyle w:val="TAL"/>
            </w:pPr>
            <w:r w:rsidRPr="005D2CF1">
              <w:t>Predicted location prediction during the Analytics target period</w:t>
            </w:r>
          </w:p>
        </w:tc>
      </w:tr>
      <w:tr w:rsidR="00A936A2" w:rsidRPr="005D2CF1" w14:paraId="39E83747" w14:textId="77777777" w:rsidTr="003D2EA6">
        <w:trPr>
          <w:jc w:val="center"/>
        </w:trPr>
        <w:tc>
          <w:tcPr>
            <w:tcW w:w="0" w:type="auto"/>
          </w:tcPr>
          <w:p w14:paraId="120037CC" w14:textId="77777777" w:rsidR="00A936A2" w:rsidRPr="005D2CF1" w:rsidRDefault="00A936A2" w:rsidP="003D2EA6">
            <w:pPr>
              <w:pStyle w:val="TAL"/>
            </w:pPr>
            <w:r w:rsidRPr="005D2CF1">
              <w:t xml:space="preserve">      &gt;&gt; UE location</w:t>
            </w:r>
          </w:p>
        </w:tc>
        <w:tc>
          <w:tcPr>
            <w:tcW w:w="0" w:type="auto"/>
          </w:tcPr>
          <w:p w14:paraId="2D6940D0" w14:textId="77777777" w:rsidR="00A936A2" w:rsidRPr="005D2CF1" w:rsidRDefault="00A936A2" w:rsidP="003D2EA6">
            <w:pPr>
              <w:pStyle w:val="TAL"/>
            </w:pPr>
            <w:r w:rsidRPr="005D2CF1">
              <w:t>TA or cells where the UE or UE group may move into</w:t>
            </w:r>
            <w:r>
              <w:t xml:space="preserve"> (see NOTE 3)</w:t>
            </w:r>
          </w:p>
        </w:tc>
      </w:tr>
      <w:tr w:rsidR="00A936A2" w:rsidRPr="005D2CF1" w14:paraId="48219074" w14:textId="77777777" w:rsidTr="003D2EA6">
        <w:trPr>
          <w:jc w:val="center"/>
        </w:trPr>
        <w:tc>
          <w:tcPr>
            <w:tcW w:w="0" w:type="auto"/>
          </w:tcPr>
          <w:p w14:paraId="1C9D7A78" w14:textId="77777777" w:rsidR="00A936A2" w:rsidRPr="005D2CF1" w:rsidRDefault="00A936A2" w:rsidP="003D2EA6">
            <w:pPr>
              <w:pStyle w:val="TAL"/>
            </w:pPr>
            <w:r w:rsidRPr="005D2CF1">
              <w:t xml:space="preserve">      &gt;&gt; Confidence</w:t>
            </w:r>
          </w:p>
        </w:tc>
        <w:tc>
          <w:tcPr>
            <w:tcW w:w="0" w:type="auto"/>
          </w:tcPr>
          <w:p w14:paraId="60701D51" w14:textId="77777777" w:rsidR="00A936A2" w:rsidRPr="005D2CF1" w:rsidRDefault="00A936A2" w:rsidP="003D2EA6">
            <w:pPr>
              <w:pStyle w:val="TAL"/>
            </w:pPr>
            <w:r w:rsidRPr="005D2CF1">
              <w:t>Confidence of this prediction</w:t>
            </w:r>
          </w:p>
        </w:tc>
      </w:tr>
      <w:tr w:rsidR="00A936A2" w:rsidRPr="005D2CF1" w14:paraId="0A509682" w14:textId="77777777" w:rsidTr="003D2EA6">
        <w:trPr>
          <w:jc w:val="center"/>
        </w:trPr>
        <w:tc>
          <w:tcPr>
            <w:tcW w:w="0" w:type="auto"/>
          </w:tcPr>
          <w:p w14:paraId="4AAF9EC9" w14:textId="77777777" w:rsidR="00A936A2" w:rsidRPr="005D2CF1" w:rsidRDefault="00A936A2" w:rsidP="003D2EA6">
            <w:pPr>
              <w:pStyle w:val="TAL"/>
            </w:pPr>
            <w:r w:rsidRPr="005D2CF1">
              <w:t xml:space="preserve">      &gt;&gt; Ratio</w:t>
            </w:r>
          </w:p>
        </w:tc>
        <w:tc>
          <w:tcPr>
            <w:tcW w:w="0" w:type="auto"/>
          </w:tcPr>
          <w:p w14:paraId="4E6B6D65" w14:textId="77777777" w:rsidR="00A936A2" w:rsidRPr="005D2CF1" w:rsidRDefault="00A936A2" w:rsidP="003D2EA6">
            <w:pPr>
              <w:pStyle w:val="TAL"/>
            </w:pPr>
            <w:r w:rsidRPr="005D2CF1">
              <w:t>Percentage of UEs in the group (in the case of a UE group)</w:t>
            </w:r>
          </w:p>
        </w:tc>
      </w:tr>
      <w:tr w:rsidR="00A936A2" w:rsidRPr="005D2CF1" w14:paraId="488A79E4" w14:textId="77777777" w:rsidTr="003D2EA6">
        <w:trPr>
          <w:jc w:val="center"/>
          <w:ins w:id="68" w:author="Aoken Rakuten Mobile" w:date="2023-01-17T00:24:00Z"/>
        </w:trPr>
        <w:tc>
          <w:tcPr>
            <w:tcW w:w="0" w:type="auto"/>
          </w:tcPr>
          <w:p w14:paraId="50AAB265" w14:textId="77777777" w:rsidR="00A936A2" w:rsidRPr="005D2CF1" w:rsidRDefault="00A936A2" w:rsidP="003D2EA6">
            <w:pPr>
              <w:pStyle w:val="TAL"/>
              <w:rPr>
                <w:ins w:id="69" w:author="Aoken Rakuten Mobile" w:date="2023-01-17T00:24:00Z"/>
              </w:rPr>
            </w:pPr>
            <w:ins w:id="70" w:author="Aoken rev4" w:date="2023-01-18T09:52:00Z">
              <w:r w:rsidRPr="005D2CF1">
                <w:t xml:space="preserve">      </w:t>
              </w:r>
            </w:ins>
            <w:ins w:id="71" w:author="Aoken rev4" w:date="2023-01-18T09:51:00Z">
              <w:r w:rsidRPr="003C7167">
                <w:rPr>
                  <w:highlight w:val="yellow"/>
                </w:rPr>
                <w:t>&gt;&gt;</w:t>
              </w:r>
            </w:ins>
            <w:ins w:id="72" w:author="Aoken rev4" w:date="2023-01-18T09:52:00Z">
              <w:r>
                <w:t xml:space="preserve"> </w:t>
              </w:r>
            </w:ins>
            <w:ins w:id="73" w:author="Aoken Rakuten Mobile" w:date="2023-01-17T00:24:00Z">
              <w:r>
                <w:t>Geographical Identifier</w:t>
              </w:r>
            </w:ins>
          </w:p>
        </w:tc>
        <w:tc>
          <w:tcPr>
            <w:tcW w:w="0" w:type="auto"/>
          </w:tcPr>
          <w:p w14:paraId="3F8ABD3C" w14:textId="77777777" w:rsidR="00A936A2" w:rsidRPr="005D2CF1" w:rsidRDefault="00A936A2" w:rsidP="003D2EA6">
            <w:pPr>
              <w:pStyle w:val="TAL"/>
              <w:rPr>
                <w:ins w:id="74" w:author="Aoken Rakuten Mobile" w:date="2023-01-17T00:24:00Z"/>
              </w:rPr>
            </w:pPr>
            <w:ins w:id="75" w:author="Aoken rev4" w:date="2023-01-18T09:51:00Z">
              <w:r>
                <w:t xml:space="preserve">optional </w:t>
              </w:r>
            </w:ins>
            <w:ins w:id="76" w:author="Aoken Rakuten Mobile" w:date="2023-01-17T00:25:00Z">
              <w:r>
                <w:t xml:space="preserve">Geographical Identifier </w:t>
              </w:r>
              <w:del w:id="77" w:author="Aoken rev5" w:date="2023-01-18T15:48:00Z">
                <w:r w:rsidDel="008128B2">
                  <w:delText>(see NOTE 4)</w:delText>
                </w:r>
              </w:del>
            </w:ins>
          </w:p>
        </w:tc>
      </w:tr>
    </w:tbl>
    <w:p w14:paraId="03730A88" w14:textId="77777777" w:rsidR="00A936A2" w:rsidRPr="005D2CF1" w:rsidRDefault="00A936A2" w:rsidP="00A936A2">
      <w:pPr>
        <w:pStyle w:val="FP"/>
        <w:rPr>
          <w:lang w:eastAsia="zh-CN"/>
        </w:rPr>
      </w:pPr>
    </w:p>
    <w:p w14:paraId="6F67A9B1" w14:textId="77777777" w:rsidR="00A936A2" w:rsidRPr="005D2CF1" w:rsidRDefault="00A936A2" w:rsidP="00A936A2">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mobility result (i.e. list of (predicted) time slots) to NF service consumer(s) for the UE.</w:t>
      </w:r>
    </w:p>
    <w:p w14:paraId="76E5E488" w14:textId="77777777" w:rsidR="00A936A2" w:rsidRDefault="00A936A2" w:rsidP="00A936A2">
      <w:pPr>
        <w:pStyle w:val="NO"/>
        <w:rPr>
          <w:lang w:eastAsia="zh-CN"/>
        </w:rPr>
      </w:pPr>
      <w:r>
        <w:t>NOTE 2:</w:t>
      </w:r>
      <w:r>
        <w:tab/>
        <w:t>If Visited AOI(s) was provided in the analytics request/subscription, the UE location provides information on the observed location(s) that the UE or group of UEs had been residing during the Analytics Target Period.</w:t>
      </w:r>
    </w:p>
    <w:p w14:paraId="6C7D31B6" w14:textId="77777777" w:rsidR="00A936A2" w:rsidRDefault="00A936A2" w:rsidP="00A936A2">
      <w:pPr>
        <w:pStyle w:val="NO"/>
        <w:rPr>
          <w:ins w:id="78" w:author="rev3" w:date="2022-12-21T12:15:00Z"/>
        </w:rPr>
      </w:pPr>
      <w:r>
        <w:t>NOTE 3:</w:t>
      </w:r>
      <w:r>
        <w:tab/>
        <w:t>When possible and applicable to the access type, UE location is provided according to the preferred granularity of location information.</w:t>
      </w:r>
    </w:p>
    <w:p w14:paraId="19E8FA25" w14:textId="77777777" w:rsidR="00A936A2" w:rsidRPr="00BE1B79" w:rsidDel="007E18BA" w:rsidRDefault="00A936A2" w:rsidP="00A936A2">
      <w:pPr>
        <w:pStyle w:val="NO"/>
        <w:rPr>
          <w:del w:id="79" w:author="Aoken r01" w:date="2023-02-09T15:32:00Z"/>
        </w:rPr>
      </w:pPr>
    </w:p>
    <w:p w14:paraId="19D12DFE" w14:textId="77777777" w:rsidR="00A936A2" w:rsidRPr="005D2CF1" w:rsidRDefault="00A936A2" w:rsidP="00A936A2">
      <w:pPr>
        <w:rPr>
          <w:lang w:eastAsia="zh-CN"/>
        </w:rPr>
      </w:pPr>
      <w:r w:rsidRPr="005D2CF1">
        <w:rPr>
          <w:lang w:eastAsia="zh-CN"/>
        </w:rPr>
        <w:t>The results for UE groups address the group globally. The ratio is the proportion of UEs in the group at a given location at a given time.</w:t>
      </w:r>
    </w:p>
    <w:p w14:paraId="08DE26DE" w14:textId="77777777" w:rsidR="00A936A2" w:rsidRPr="005D2CF1" w:rsidRDefault="00A936A2" w:rsidP="00A936A2">
      <w:pPr>
        <w:rPr>
          <w:lang w:eastAsia="zh-CN"/>
        </w:rPr>
      </w:pPr>
      <w:r w:rsidRPr="005D2CF1">
        <w:rPr>
          <w:lang w:eastAsia="zh-CN"/>
        </w:rPr>
        <w:lastRenderedPageBreak/>
        <w:t xml:space="preserve">The number of time slots and UE locations is limited by the </w:t>
      </w:r>
      <w:r w:rsidRPr="005D2CF1">
        <w:t>maximum number of objects provided as part of Analytics Reporting Information</w:t>
      </w:r>
    </w:p>
    <w:p w14:paraId="4D85D1F6" w14:textId="77777777" w:rsidR="00A936A2" w:rsidRDefault="00A936A2" w:rsidP="00A936A2">
      <w:pPr>
        <w:rPr>
          <w:ins w:id="80" w:author="Aoken r01" w:date="2023-02-09T15:31:00Z"/>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21D4B6DE" w14:textId="77777777" w:rsidR="00A936A2" w:rsidRPr="005D2CF1" w:rsidRDefault="00A936A2" w:rsidP="00A936A2">
      <w:pPr>
        <w:rPr>
          <w:lang w:eastAsia="zh-CN"/>
        </w:rPr>
      </w:pPr>
      <w:ins w:id="81" w:author="Aoken r01" w:date="2023-02-09T15:32:00Z">
        <w:r>
          <w:t>For P</w:t>
        </w:r>
      </w:ins>
      <w:ins w:id="82" w:author="Aoken r01" w:date="2023-02-09T15:33:00Z">
        <w:r>
          <w:t xml:space="preserve">SAP resolution, </w:t>
        </w:r>
      </w:ins>
      <w:ins w:id="83" w:author="Aoken r01" w:date="2023-02-09T15:36:00Z">
        <w:r>
          <w:t>NWDAF</w:t>
        </w:r>
      </w:ins>
      <w:ins w:id="84" w:author="Aoken r01" w:date="2023-02-09T15:33:00Z">
        <w:r>
          <w:t xml:space="preserve"> </w:t>
        </w:r>
      </w:ins>
      <w:ins w:id="85" w:author="Aoken r01" w:date="2023-02-09T15:31:00Z">
        <w:r>
          <w:t>may include the Geographical Identifier as specified in TS 23.228 [xx] for each UE location.</w:t>
        </w:r>
      </w:ins>
    </w:p>
    <w:p w14:paraId="787816B8" w14:textId="77777777" w:rsidR="00A936A2" w:rsidRDefault="00A936A2" w:rsidP="00A936A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20C9A43" w14:textId="77777777" w:rsidR="00A936A2" w:rsidRPr="005D2CF1" w:rsidRDefault="00A936A2" w:rsidP="00A936A2">
      <w:pPr>
        <w:pStyle w:val="4"/>
        <w:rPr>
          <w:lang w:eastAsia="ko-KR"/>
        </w:rPr>
      </w:pPr>
      <w:bookmarkStart w:id="86" w:name="_Toc114572099"/>
      <w:r w:rsidRPr="005D2CF1">
        <w:t>6.7.2.4</w:t>
      </w:r>
      <w:r w:rsidRPr="005D2CF1">
        <w:tab/>
      </w:r>
      <w:r w:rsidRPr="005D2CF1">
        <w:rPr>
          <w:lang w:eastAsia="ko-KR"/>
        </w:rPr>
        <w:t>Procedures</w:t>
      </w:r>
      <w:bookmarkEnd w:id="86"/>
    </w:p>
    <w:p w14:paraId="2886DB47" w14:textId="77777777" w:rsidR="00A936A2" w:rsidRPr="005D2CF1" w:rsidRDefault="00A936A2" w:rsidP="00A936A2">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5896EB96" w14:textId="77777777" w:rsidR="00A936A2" w:rsidRPr="005D2CF1" w:rsidRDefault="00A936A2" w:rsidP="00A936A2">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30D8CD8F" w14:textId="77777777" w:rsidR="00A936A2" w:rsidRPr="005D2CF1" w:rsidRDefault="00A936A2" w:rsidP="00A936A2">
      <w:pPr>
        <w:pStyle w:val="TH"/>
      </w:pPr>
      <w:r w:rsidRPr="005D2CF1">
        <w:rPr>
          <w:noProof/>
        </w:rPr>
        <w:object w:dxaOrig="9600" w:dyaOrig="8460" w14:anchorId="42E97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24pt" o:ole="">
            <v:imagedata r:id="rId12" o:title=""/>
          </v:shape>
          <o:OLEObject Type="Embed" ProgID="Visio.Drawing.11" ShapeID="_x0000_i1025" DrawAspect="Content" ObjectID="_1737469237" r:id="rId13"/>
        </w:object>
      </w:r>
    </w:p>
    <w:p w14:paraId="0852A84A" w14:textId="77777777" w:rsidR="00A936A2" w:rsidRPr="005D2CF1" w:rsidRDefault="00A936A2" w:rsidP="00A936A2">
      <w:pPr>
        <w:pStyle w:val="TF"/>
      </w:pPr>
      <w:r>
        <w:t xml:space="preserve">Figure </w:t>
      </w:r>
      <w:r w:rsidRPr="005D2CF1">
        <w:t>6.7.2.4-1: UE mobility analytics provided to an NF</w:t>
      </w:r>
    </w:p>
    <w:p w14:paraId="660EE158" w14:textId="77777777" w:rsidR="00A936A2" w:rsidRDefault="00A936A2" w:rsidP="00A936A2">
      <w:pPr>
        <w:pStyle w:val="B1"/>
        <w:rPr>
          <w:ins w:id="87" w:author="Aoken rev4" w:date="2023-01-18T10:14:00Z"/>
          <w:rFonts w:eastAsia="ＭＳ 明朝"/>
          <w:lang w:eastAsia="ja-JP"/>
        </w:rPr>
      </w:pPr>
      <w:r w:rsidRPr="005D2CF1">
        <w:rPr>
          <w:lang w:eastAsia="zh-CN"/>
        </w:rPr>
        <w:lastRenderedPageBreak/>
        <w:t>1.</w:t>
      </w:r>
      <w:r w:rsidRPr="005D2CF1">
        <w:rPr>
          <w:lang w:eastAsia="zh-CN"/>
        </w:rPr>
        <w:tab/>
        <w:t>The NF sends a request</w:t>
      </w:r>
      <w:r>
        <w:rPr>
          <w:lang w:eastAsia="zh-CN"/>
        </w:rPr>
        <w:t xml:space="preserve"> (Analytics ID = UE mobility, Target of Analytics Reporting = UE id or Internal Group ID, Analytics Filter Information =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w:t>
      </w:r>
      <w:proofErr w:type="gramStart"/>
      <w:r>
        <w:rPr>
          <w:lang w:eastAsia="zh-CN"/>
        </w:rPr>
        <w:t>i.e.</w:t>
      </w:r>
      <w:proofErr w:type="gramEnd"/>
      <w:r>
        <w:rPr>
          <w:lang w:eastAsia="zh-CN"/>
        </w:rPr>
        <w:t xml:space="preserve"> SMF) provides LADN DNN as AOI in the Analytics Filter Information.</w:t>
      </w:r>
      <w:ins w:id="88" w:author="Aoken r01" w:date="2023-02-09T14:50:00Z">
        <w:r>
          <w:rPr>
            <w:lang w:eastAsia="zh-CN"/>
          </w:rPr>
          <w:t xml:space="preserve"> In addition the </w:t>
        </w:r>
        <w:proofErr w:type="gramStart"/>
        <w:r>
          <w:rPr>
            <w:lang w:eastAsia="zh-CN"/>
          </w:rPr>
          <w:t>NF</w:t>
        </w:r>
      </w:ins>
      <w:ins w:id="89" w:author="Aoken r01" w:date="2023-02-09T14:57:00Z">
        <w:r>
          <w:rPr>
            <w:lang w:eastAsia="zh-CN"/>
          </w:rPr>
          <w:t>(</w:t>
        </w:r>
      </w:ins>
      <w:proofErr w:type="gramEnd"/>
      <w:ins w:id="90" w:author="Aoken r01" w:date="2023-02-09T14:58:00Z">
        <w:r w:rsidRPr="003C7167">
          <w:rPr>
            <w:highlight w:val="cyan"/>
          </w:rPr>
          <w:t>i.e.</w:t>
        </w:r>
        <w:r w:rsidRPr="00AD27C0">
          <w:rPr>
            <w:highlight w:val="cyan"/>
          </w:rPr>
          <w:t xml:space="preserve"> P-CSCF or IMS AS</w:t>
        </w:r>
        <w:r w:rsidRPr="003C7167">
          <w:rPr>
            <w:highlight w:val="cyan"/>
          </w:rPr>
          <w:t>)</w:t>
        </w:r>
        <w:r>
          <w:t xml:space="preserve"> </w:t>
        </w:r>
      </w:ins>
      <w:ins w:id="91" w:author="Aoken r01" w:date="2023-02-09T14:59:00Z">
        <w:r>
          <w:t xml:space="preserve">may set </w:t>
        </w:r>
      </w:ins>
      <w:ins w:id="92" w:author="Aoken r01" w:date="2023-02-09T15:00:00Z">
        <w:r>
          <w:rPr>
            <w:rFonts w:eastAsia="ＭＳ 明朝"/>
            <w:lang w:eastAsia="ja-JP"/>
          </w:rPr>
          <w:t>Geographical Identifier indicator.</w:t>
        </w:r>
      </w:ins>
      <w:del w:id="93" w:author="Aoken r01" w:date="2023-02-09T14:57:00Z">
        <w:r w:rsidDel="008300A7">
          <w:rPr>
            <w:rFonts w:eastAsia="ＭＳ 明朝"/>
            <w:lang w:eastAsia="ja-JP"/>
          </w:rPr>
          <w:delText xml:space="preserve"> </w:delText>
        </w:r>
      </w:del>
    </w:p>
    <w:p w14:paraId="63E7CB3A" w14:textId="77777777" w:rsidR="00A936A2" w:rsidRPr="00AD27C0" w:rsidRDefault="00A936A2" w:rsidP="00A936A2">
      <w:pPr>
        <w:pStyle w:val="B1"/>
        <w:rPr>
          <w:lang w:eastAsia="zh-CN"/>
        </w:rPr>
      </w:pPr>
    </w:p>
    <w:p w14:paraId="4E6C5D3E" w14:textId="77777777" w:rsidR="00A936A2" w:rsidRDefault="00A936A2" w:rsidP="00A936A2">
      <w:pPr>
        <w:pStyle w:val="B1"/>
        <w:rPr>
          <w:lang w:eastAsia="zh-CN"/>
        </w:rPr>
      </w:pPr>
      <w:r>
        <w:rPr>
          <w:lang w:eastAsia="zh-CN"/>
        </w:rPr>
        <w:tab/>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Pr>
          <w:lang w:eastAsia="zh-CN"/>
        </w:rPr>
        <w:t>statistics</w:t>
      </w:r>
      <w:proofErr w:type="gramEnd"/>
      <w:r>
        <w:rPr>
          <w:lang w:eastAsia="zh-CN"/>
        </w:rPr>
        <w:t>.</w:t>
      </w:r>
    </w:p>
    <w:p w14:paraId="2E41DFF4" w14:textId="77777777" w:rsidR="00A936A2" w:rsidRPr="005D2CF1" w:rsidRDefault="00A936A2" w:rsidP="00A936A2">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w:t>
      </w:r>
      <w:proofErr w:type="gramStart"/>
      <w:r w:rsidRPr="005D2CF1">
        <w:rPr>
          <w:lang w:eastAsia="zh-CN"/>
        </w:rPr>
        <w:t>in order to</w:t>
      </w:r>
      <w:proofErr w:type="gramEnd"/>
      <w:r w:rsidRPr="005D2CF1">
        <w:rPr>
          <w:lang w:eastAsia="zh-CN"/>
        </w:rPr>
        <w:t xml:space="preserve">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w:t>
      </w:r>
      <w:proofErr w:type="gramStart"/>
      <w:r w:rsidRPr="005D2CF1">
        <w:rPr>
          <w:lang w:eastAsia="zh-CN"/>
        </w:rPr>
        <w:t>e.g.</w:t>
      </w:r>
      <w:proofErr w:type="gramEnd"/>
      <w:r w:rsidRPr="005D2CF1">
        <w:rPr>
          <w:lang w:eastAsia="zh-CN"/>
        </w:rPr>
        <w:t xml:space="preserve"> the NWDAF already has the requested analytics available.</w:t>
      </w:r>
    </w:p>
    <w:p w14:paraId="3039519C" w14:textId="77777777" w:rsidR="00A936A2" w:rsidRPr="005D2CF1" w:rsidRDefault="00A936A2" w:rsidP="00A936A2">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21FC8978" w14:textId="77777777" w:rsidR="00A936A2" w:rsidRPr="005D2CF1" w:rsidRDefault="00A936A2" w:rsidP="00A936A2">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7032721E" w14:textId="77777777" w:rsidR="00A936A2" w:rsidRPr="005D2CF1" w:rsidRDefault="00A936A2" w:rsidP="00A936A2">
      <w:pPr>
        <w:pStyle w:val="NO"/>
      </w:pPr>
      <w:r w:rsidRPr="005D2CF1">
        <w:t>NOTE</w:t>
      </w:r>
      <w:r>
        <w:t> 1</w:t>
      </w:r>
      <w:r w:rsidRPr="005D2CF1">
        <w:t>:</w:t>
      </w:r>
      <w:r w:rsidRPr="005D2CF1">
        <w:tab/>
        <w:t>The NWDAF determines the AMF serving the UE or the group of UEs as described in clause 6.2.2.1.</w:t>
      </w:r>
    </w:p>
    <w:p w14:paraId="5A50EB92" w14:textId="77777777" w:rsidR="00A936A2" w:rsidRPr="005D2CF1" w:rsidRDefault="00A936A2" w:rsidP="00A936A2">
      <w:pPr>
        <w:pStyle w:val="B1"/>
        <w:rPr>
          <w:lang w:eastAsia="zh-CN"/>
        </w:rPr>
      </w:pPr>
      <w:r w:rsidRPr="005D2CF1">
        <w:rPr>
          <w:lang w:eastAsia="zh-CN"/>
        </w:rPr>
        <w:t>3.</w:t>
      </w:r>
      <w:r w:rsidRPr="005D2CF1">
        <w:rPr>
          <w:lang w:eastAsia="zh-CN"/>
        </w:rPr>
        <w:tab/>
        <w:t>The NWDAF derives requested analytics.</w:t>
      </w:r>
    </w:p>
    <w:p w14:paraId="6D6A37D9" w14:textId="77777777" w:rsidR="00A936A2" w:rsidRDefault="00A936A2" w:rsidP="00A936A2">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1EED6AAF" w14:textId="77777777" w:rsidR="00A936A2" w:rsidRPr="00521E7E" w:rsidRDefault="00A936A2" w:rsidP="00A936A2">
      <w:pPr>
        <w:pStyle w:val="NO"/>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15226FF4" w14:textId="77777777" w:rsidR="00A936A2" w:rsidRPr="005D2CF1" w:rsidRDefault="00A936A2" w:rsidP="00A936A2">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14:paraId="652D95D7" w14:textId="77777777" w:rsidR="00A936A2" w:rsidRDefault="00A936A2" w:rsidP="00A936A2">
      <w:pPr>
        <w:pStyle w:val="B1"/>
        <w:rPr>
          <w:ins w:id="94" w:author="rev3" w:date="2022-12-21T12:31:00Z"/>
          <w:lang w:eastAsia="zh-CN"/>
        </w:rPr>
      </w:pPr>
      <w:r>
        <w:rPr>
          <w:lang w:eastAsia="zh-CN"/>
        </w:rPr>
        <w:tab/>
        <w:t xml:space="preserve">If in step 1 the NF wants to obtain the aggregated mobility analytics of those UEs, that currently reside in the AOI and had visited at least one of visited AOI(s) during an Analytics target period, the NWDAF will provide the requested aggregated analytics for the UE(s) matching </w:t>
      </w:r>
      <w:proofErr w:type="gramStart"/>
      <w:r>
        <w:rPr>
          <w:lang w:eastAsia="zh-CN"/>
        </w:rPr>
        <w:t>this criteria</w:t>
      </w:r>
      <w:proofErr w:type="gramEnd"/>
      <w:r>
        <w:rPr>
          <w:lang w:eastAsia="zh-CN"/>
        </w:rPr>
        <w:t>, i.e. the derived mobility analytics can cover a subset of UEs compared to the Target of Analytics Reporting as provided in step 1.</w:t>
      </w:r>
    </w:p>
    <w:p w14:paraId="20DA4DC5" w14:textId="77777777" w:rsidR="00A936A2" w:rsidRPr="00BE1B79" w:rsidRDefault="00A936A2" w:rsidP="00A936A2">
      <w:pPr>
        <w:pStyle w:val="B1"/>
      </w:pPr>
      <w:ins w:id="95" w:author="rev3" w:date="2022-12-21T12:39:00Z">
        <w:r>
          <w:rPr>
            <w:lang w:eastAsia="zh-CN"/>
          </w:rPr>
          <w:tab/>
        </w:r>
      </w:ins>
      <w:ins w:id="96" w:author="Aoken r01" w:date="2023-02-09T15:00:00Z">
        <w:r>
          <w:rPr>
            <w:rFonts w:eastAsia="ＭＳ 明朝"/>
            <w:lang w:eastAsia="ja-JP"/>
          </w:rPr>
          <w:t>I</w:t>
        </w:r>
      </w:ins>
      <w:ins w:id="97" w:author="Aoken rev4" w:date="2023-01-18T10:01:00Z">
        <w:r w:rsidRPr="00AD27C0">
          <w:rPr>
            <w:rFonts w:eastAsia="ＭＳ 明朝"/>
            <w:lang w:eastAsia="ja-JP"/>
          </w:rPr>
          <w:t xml:space="preserve">f </w:t>
        </w:r>
      </w:ins>
      <w:ins w:id="98" w:author="Aoken rev4" w:date="2023-01-18T10:23:00Z">
        <w:r>
          <w:rPr>
            <w:rFonts w:eastAsia="ＭＳ 明朝"/>
            <w:lang w:eastAsia="ja-JP"/>
          </w:rPr>
          <w:t>the consumer (</w:t>
        </w:r>
        <w:proofErr w:type="gramStart"/>
        <w:r>
          <w:rPr>
            <w:rFonts w:eastAsia="ＭＳ 明朝"/>
            <w:lang w:eastAsia="ja-JP"/>
          </w:rPr>
          <w:t>i.e.</w:t>
        </w:r>
        <w:proofErr w:type="gramEnd"/>
        <w:r>
          <w:rPr>
            <w:rFonts w:eastAsia="ＭＳ 明朝"/>
            <w:lang w:eastAsia="ja-JP"/>
          </w:rPr>
          <w:t xml:space="preserve"> </w:t>
        </w:r>
      </w:ins>
      <w:ins w:id="99" w:author="Aoken rev4" w:date="2023-01-18T10:01:00Z">
        <w:r w:rsidRPr="00AD27C0">
          <w:t>P-CSCF or IMS AS</w:t>
        </w:r>
      </w:ins>
      <w:ins w:id="100" w:author="Aoken rev4" w:date="2023-01-18T10:23:00Z">
        <w:r>
          <w:t>)</w:t>
        </w:r>
      </w:ins>
      <w:ins w:id="101" w:author="Aoken rev4" w:date="2023-01-18T10:01:00Z">
        <w:r w:rsidRPr="00AD27C0">
          <w:rPr>
            <w:rFonts w:eastAsia="ＭＳ 明朝"/>
            <w:lang w:eastAsia="ja-JP"/>
          </w:rPr>
          <w:t xml:space="preserve"> </w:t>
        </w:r>
      </w:ins>
      <w:ins w:id="102" w:author="Aoken r01" w:date="2023-02-09T15:01:00Z">
        <w:r>
          <w:rPr>
            <w:rFonts w:eastAsia="ＭＳ 明朝"/>
            <w:lang w:eastAsia="ja-JP"/>
          </w:rPr>
          <w:t xml:space="preserve">sets Geographical Identifier indicator </w:t>
        </w:r>
      </w:ins>
      <w:ins w:id="103" w:author="Aoken rev4" w:date="2023-01-18T10:01:00Z">
        <w:r w:rsidRPr="00AD27C0">
          <w:rPr>
            <w:rFonts w:eastAsia="ＭＳ 明朝"/>
            <w:lang w:eastAsia="ja-JP"/>
          </w:rPr>
          <w:t>in step</w:t>
        </w:r>
      </w:ins>
      <w:ins w:id="104" w:author="Aoken rev4" w:date="2023-01-18T10:02:00Z">
        <w:r w:rsidRPr="00AD27C0">
          <w:rPr>
            <w:rFonts w:eastAsia="ＭＳ 明朝"/>
            <w:lang w:eastAsia="ja-JP"/>
          </w:rPr>
          <w:t>1</w:t>
        </w:r>
      </w:ins>
      <w:ins w:id="105" w:author="Aoken rev4" w:date="2023-01-18T10:08:00Z">
        <w:r w:rsidRPr="00AD27C0">
          <w:rPr>
            <w:rFonts w:eastAsia="ＭＳ 明朝"/>
            <w:lang w:eastAsia="ja-JP"/>
          </w:rPr>
          <w:t xml:space="preserve">, </w:t>
        </w:r>
      </w:ins>
      <w:ins w:id="106" w:author="Aoken rev4" w:date="2023-01-18T10:03:00Z">
        <w:r w:rsidRPr="00AD27C0">
          <w:rPr>
            <w:rFonts w:eastAsia="ＭＳ 明朝"/>
            <w:lang w:eastAsia="ja-JP"/>
          </w:rPr>
          <w:t xml:space="preserve">NWDAF may </w:t>
        </w:r>
      </w:ins>
      <w:ins w:id="107" w:author="Aoken rev4" w:date="2023-01-18T10:09:00Z">
        <w:r w:rsidRPr="00AD27C0">
          <w:rPr>
            <w:rFonts w:eastAsia="ＭＳ 明朝"/>
            <w:lang w:eastAsia="ja-JP"/>
          </w:rPr>
          <w:t>include</w:t>
        </w:r>
      </w:ins>
      <w:ins w:id="108" w:author="Aoken rev4" w:date="2023-01-18T10:03:00Z">
        <w:r w:rsidRPr="00AD27C0">
          <w:rPr>
            <w:rFonts w:eastAsia="ＭＳ 明朝"/>
            <w:lang w:eastAsia="ja-JP"/>
          </w:rPr>
          <w:t xml:space="preserve"> the </w:t>
        </w:r>
      </w:ins>
      <w:ins w:id="109" w:author="Aoken rev4" w:date="2023-01-18T10:02:00Z">
        <w:r w:rsidRPr="00AD27C0">
          <w:rPr>
            <w:rFonts w:eastAsia="ＭＳ 明朝"/>
            <w:lang w:eastAsia="ja-JP"/>
          </w:rPr>
          <w:t>Geographical Identifier</w:t>
        </w:r>
      </w:ins>
      <w:ins w:id="110" w:author="Aoken rev4" w:date="2023-01-18T10:09:00Z">
        <w:r w:rsidRPr="00AD27C0">
          <w:rPr>
            <w:rFonts w:eastAsia="ＭＳ 明朝"/>
            <w:lang w:eastAsia="ja-JP"/>
          </w:rPr>
          <w:t xml:space="preserve"> specified in TS 22.228 [xx]</w:t>
        </w:r>
      </w:ins>
      <w:ins w:id="111" w:author="Aoken r01" w:date="2023-02-09T15:31:00Z">
        <w:r>
          <w:rPr>
            <w:rFonts w:eastAsia="ＭＳ 明朝"/>
            <w:lang w:eastAsia="ja-JP"/>
          </w:rPr>
          <w:t xml:space="preserve"> </w:t>
        </w:r>
        <w:r>
          <w:t>for each UE location.</w:t>
        </w:r>
      </w:ins>
      <w:ins w:id="112" w:author="Aoken rev4" w:date="2023-01-18T10:13:00Z">
        <w:r>
          <w:rPr>
            <w:rFonts w:eastAsia="ＭＳ 明朝"/>
            <w:lang w:eastAsia="ja-JP"/>
          </w:rPr>
          <w:t xml:space="preserve"> </w:t>
        </w:r>
      </w:ins>
    </w:p>
    <w:p w14:paraId="71E65149" w14:textId="77777777" w:rsidR="00A936A2" w:rsidRPr="00BE1B79" w:rsidRDefault="00A936A2" w:rsidP="00A936A2">
      <w:pPr>
        <w:pStyle w:val="NO"/>
        <w:rPr>
          <w:ins w:id="113" w:author="Aoken rev4" w:date="2023-01-18T10:19:00Z"/>
        </w:rPr>
      </w:pPr>
    </w:p>
    <w:p w14:paraId="2BC94BBE" w14:textId="77777777" w:rsidR="00A936A2" w:rsidRPr="00470E6D" w:rsidRDefault="00A936A2" w:rsidP="00A936A2">
      <w:pPr>
        <w:pStyle w:val="B1"/>
        <w:rPr>
          <w:rFonts w:eastAsia="Times New Roma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646B72FD" w14:textId="77777777" w:rsidR="00A936A2" w:rsidRDefault="00A936A2" w:rsidP="00A936A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927523E" w14:textId="77777777" w:rsidR="00A936A2" w:rsidRPr="00AD27C0" w:rsidRDefault="00A936A2" w:rsidP="00A936A2">
      <w:pPr>
        <w:rPr>
          <w:rFonts w:ascii="Arial" w:eastAsia="ＭＳ 明朝" w:hAnsi="Arial" w:cs="Arial"/>
          <w:color w:val="FF0000"/>
          <w:sz w:val="28"/>
          <w:szCs w:val="28"/>
          <w:lang w:val="en-US" w:eastAsia="ja-JP"/>
          <w:rPrChange w:id="114" w:author="Aoken rev4" w:date="2023-01-18T10:09:00Z">
            <w:rPr>
              <w:rFonts w:ascii="Arial" w:hAnsi="Arial" w:cs="Arial"/>
              <w:color w:val="FF0000"/>
              <w:sz w:val="28"/>
              <w:szCs w:val="28"/>
              <w:lang w:val="en-US"/>
            </w:rPr>
          </w:rPrChange>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C072E" w14:textId="77777777" w:rsidR="00BA236D" w:rsidRDefault="00BA236D">
      <w:r>
        <w:separator/>
      </w:r>
    </w:p>
  </w:endnote>
  <w:endnote w:type="continuationSeparator" w:id="0">
    <w:p w14:paraId="1465A25F" w14:textId="77777777" w:rsidR="00BA236D" w:rsidRDefault="00BA2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EE708" w14:textId="77777777" w:rsidR="00BA236D" w:rsidRDefault="00BA236D">
      <w:r>
        <w:separator/>
      </w:r>
    </w:p>
  </w:footnote>
  <w:footnote w:type="continuationSeparator" w:id="0">
    <w:p w14:paraId="5EDB9B0B" w14:textId="77777777" w:rsidR="00BA236D" w:rsidRDefault="00BA2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AD171" w14:textId="77777777" w:rsidR="00154BF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BB31A" w14:textId="77777777" w:rsidR="00154BFD"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9731" w14:textId="77777777" w:rsidR="00154BFD"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01">
    <w15:presenceInfo w15:providerId="None" w15:userId="Aoken r01"/>
  </w15:person>
  <w15:person w15:author="hw user">
    <w15:presenceInfo w15:providerId="None" w15:userId="hw user"/>
  </w15:person>
  <w15:person w15:author="Aoken Rakuten Mobile">
    <w15:presenceInfo w15:providerId="None" w15:userId="Aoken Rakuten Mobile"/>
  </w15:person>
  <w15:person w15:author="Nokia r03">
    <w15:presenceInfo w15:providerId="None" w15:userId="Nokia r03"/>
  </w15:person>
  <w15:person w15:author="Aoken rev4">
    <w15:presenceInfo w15:providerId="None" w15:userId="Aoken rev4"/>
  </w15:person>
  <w15:person w15:author="Aoken rev5">
    <w15:presenceInfo w15:providerId="None" w15:userId="Aoken rev5"/>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36A2"/>
    <w:rsid w:val="00AA2CBC"/>
    <w:rsid w:val="00AC5820"/>
    <w:rsid w:val="00AD1CD8"/>
    <w:rsid w:val="00B258BB"/>
    <w:rsid w:val="00B67B97"/>
    <w:rsid w:val="00B968C8"/>
    <w:rsid w:val="00BA236D"/>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936A2"/>
    <w:rPr>
      <w:rFonts w:ascii="Times New Roman" w:hAnsi="Times New Roman"/>
      <w:lang w:val="en-GB" w:eastAsia="en-US"/>
    </w:rPr>
  </w:style>
  <w:style w:type="character" w:customStyle="1" w:styleId="B2Char">
    <w:name w:val="B2 Char"/>
    <w:link w:val="B2"/>
    <w:qFormat/>
    <w:rsid w:val="00A936A2"/>
    <w:rPr>
      <w:rFonts w:ascii="Times New Roman" w:hAnsi="Times New Roman"/>
      <w:lang w:val="en-GB" w:eastAsia="en-US"/>
    </w:rPr>
  </w:style>
  <w:style w:type="character" w:customStyle="1" w:styleId="NOChar">
    <w:name w:val="NO Char"/>
    <w:link w:val="NO"/>
    <w:qFormat/>
    <w:rsid w:val="00A936A2"/>
    <w:rPr>
      <w:rFonts w:ascii="Times New Roman" w:hAnsi="Times New Roman"/>
      <w:lang w:val="en-GB" w:eastAsia="en-US"/>
    </w:rPr>
  </w:style>
  <w:style w:type="character" w:customStyle="1" w:styleId="TALChar">
    <w:name w:val="TAL Char"/>
    <w:link w:val="TAL"/>
    <w:qFormat/>
    <w:rsid w:val="00A936A2"/>
    <w:rPr>
      <w:rFonts w:ascii="Arial" w:hAnsi="Arial"/>
      <w:sz w:val="18"/>
      <w:lang w:val="en-GB" w:eastAsia="en-US"/>
    </w:rPr>
  </w:style>
  <w:style w:type="character" w:customStyle="1" w:styleId="TAHCar">
    <w:name w:val="TAH Car"/>
    <w:link w:val="TAH"/>
    <w:qFormat/>
    <w:rsid w:val="00A936A2"/>
    <w:rPr>
      <w:rFonts w:ascii="Arial" w:hAnsi="Arial"/>
      <w:b/>
      <w:sz w:val="18"/>
      <w:lang w:val="en-GB" w:eastAsia="en-US"/>
    </w:rPr>
  </w:style>
  <w:style w:type="character" w:customStyle="1" w:styleId="THChar">
    <w:name w:val="TH Char"/>
    <w:link w:val="TH"/>
    <w:qFormat/>
    <w:rsid w:val="00A936A2"/>
    <w:rPr>
      <w:rFonts w:ascii="Arial" w:hAnsi="Arial"/>
      <w:b/>
      <w:lang w:val="en-GB" w:eastAsia="en-US"/>
    </w:rPr>
  </w:style>
  <w:style w:type="character" w:customStyle="1" w:styleId="TFChar">
    <w:name w:val="TF Char"/>
    <w:link w:val="TF"/>
    <w:qFormat/>
    <w:rsid w:val="00A936A2"/>
    <w:rPr>
      <w:rFonts w:ascii="Arial" w:hAnsi="Arial"/>
      <w:b/>
      <w:lang w:val="en-GB" w:eastAsia="en-US"/>
    </w:rPr>
  </w:style>
  <w:style w:type="character" w:customStyle="1" w:styleId="40">
    <w:name w:val="見出し 4 (文字)"/>
    <w:link w:val="4"/>
    <w:qFormat/>
    <w:rsid w:val="00A936A2"/>
    <w:rPr>
      <w:rFonts w:ascii="Arial" w:hAnsi="Arial"/>
      <w:sz w:val="24"/>
      <w:lang w:val="en-GB" w:eastAsia="en-US"/>
    </w:rPr>
  </w:style>
  <w:style w:type="character" w:customStyle="1" w:styleId="10">
    <w:name w:val="見出し 1 (文字)"/>
    <w:link w:val="1"/>
    <w:qFormat/>
    <w:rsid w:val="00A936A2"/>
    <w:rPr>
      <w:rFonts w:ascii="Arial" w:hAnsi="Arial"/>
      <w:sz w:val="36"/>
      <w:lang w:val="en-GB" w:eastAsia="en-US"/>
    </w:rPr>
  </w:style>
  <w:style w:type="character" w:customStyle="1" w:styleId="EXChar">
    <w:name w:val="EX Char"/>
    <w:link w:val="EX"/>
    <w:locked/>
    <w:rsid w:val="00A936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2582</Words>
  <Characters>14719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Aoken r01</cp:lastModifiedBy>
  <cp:revision>2</cp:revision>
  <cp:lastPrinted>1899-12-31T23:00:00Z</cp:lastPrinted>
  <dcterms:created xsi:type="dcterms:W3CDTF">2023-02-09T08:22:00Z</dcterms:created>
  <dcterms:modified xsi:type="dcterms:W3CDTF">2023-02-09T08:22:00Z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S2-2302348</vt:lpwstr>
  </property>
  <property fmtid="{D5CDD505-2E9C-101B-9397-08002B2CF9AE}" pid="10" name="Spec#">
    <vt:lpwstr>23.288</vt:lpwstr>
  </property>
  <property fmtid="{D5CDD505-2E9C-101B-9397-08002B2CF9AE}" pid="11" name="Cr#">
    <vt:lpwstr>0615</vt:lpwstr>
  </property>
  <property fmtid="{D5CDD505-2E9C-101B-9397-08002B2CF9AE}" pid="12" name="Revision">
    <vt:lpwstr>1</vt:lpwstr>
  </property>
  <property fmtid="{D5CDD505-2E9C-101B-9397-08002B2CF9AE}" pid="13" name="Version">
    <vt:lpwstr>18.0.0</vt:lpwstr>
  </property>
  <property fmtid="{D5CDD505-2E9C-101B-9397-08002B2CF9AE}" pid="14" name="CrTitle">
    <vt:lpwstr>UE Mobility analytics enhancement for PSAP</vt:lpwstr>
  </property>
  <property fmtid="{D5CDD505-2E9C-101B-9397-08002B2CF9AE}" pid="15" name="SourceIfWg">
    <vt:lpwstr>Rakuten Mobile</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